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330E8F" w14:textId="2466AC81" w:rsidR="00091DA1" w:rsidRPr="00DE3FC8" w:rsidRDefault="00091DA1" w:rsidP="00091DA1">
      <w:pPr>
        <w:pStyle w:val="3GPPHeader"/>
        <w:spacing w:after="60"/>
        <w:rPr>
          <w:sz w:val="32"/>
          <w:szCs w:val="32"/>
          <w:highlight w:val="yellow"/>
          <w:lang w:val="en-US"/>
        </w:rPr>
      </w:pPr>
      <w:r w:rsidRPr="00DE3FC8">
        <w:rPr>
          <w:lang w:val="en-US"/>
        </w:rPr>
        <w:t>3GPP TSG-RAN WG2 #1</w:t>
      </w:r>
      <w:r>
        <w:rPr>
          <w:lang w:val="en-US"/>
        </w:rPr>
        <w:t>29bis</w:t>
      </w:r>
      <w:r w:rsidRPr="00DE3FC8">
        <w:rPr>
          <w:lang w:val="en-US"/>
        </w:rPr>
        <w:tab/>
      </w:r>
      <w:r w:rsidRPr="009045E0">
        <w:rPr>
          <w:sz w:val="32"/>
          <w:szCs w:val="32"/>
        </w:rPr>
        <w:t>R2-</w:t>
      </w:r>
      <w:r w:rsidR="00FF507A" w:rsidRPr="00FF507A">
        <w:rPr>
          <w:sz w:val="32"/>
          <w:szCs w:val="32"/>
        </w:rPr>
        <w:t>2502</w:t>
      </w:r>
      <w:r w:rsidR="006141C4">
        <w:rPr>
          <w:sz w:val="32"/>
          <w:szCs w:val="32"/>
        </w:rPr>
        <w:t>643</w:t>
      </w:r>
    </w:p>
    <w:p w14:paraId="64C2769B" w14:textId="02C4D1F2" w:rsidR="00091DA1" w:rsidRPr="008F3C2E" w:rsidRDefault="00091DA1" w:rsidP="00091DA1">
      <w:pPr>
        <w:pStyle w:val="CRCoverPage"/>
        <w:outlineLvl w:val="0"/>
        <w:rPr>
          <w:b/>
          <w:bCs/>
          <w:noProof/>
          <w:sz w:val="32"/>
          <w:szCs w:val="24"/>
        </w:rPr>
      </w:pPr>
      <w:r>
        <w:rPr>
          <w:b/>
          <w:bCs/>
          <w:sz w:val="24"/>
          <w:szCs w:val="24"/>
        </w:rPr>
        <w:t>Wuhan</w:t>
      </w:r>
      <w:r w:rsidRPr="008F3C2E">
        <w:rPr>
          <w:b/>
          <w:bCs/>
          <w:sz w:val="24"/>
          <w:szCs w:val="24"/>
        </w:rPr>
        <w:t xml:space="preserve">, </w:t>
      </w:r>
      <w:r>
        <w:rPr>
          <w:b/>
          <w:bCs/>
          <w:sz w:val="24"/>
          <w:szCs w:val="24"/>
        </w:rPr>
        <w:t>China</w:t>
      </w:r>
      <w:r w:rsidRPr="008F3C2E">
        <w:rPr>
          <w:b/>
          <w:bCs/>
          <w:sz w:val="24"/>
          <w:szCs w:val="24"/>
        </w:rPr>
        <w:t xml:space="preserve">, </w:t>
      </w:r>
      <w:r w:rsidR="00FD39DF">
        <w:rPr>
          <w:rFonts w:cs="Arial"/>
          <w:b/>
          <w:sz w:val="24"/>
          <w:lang w:eastAsia="en-US"/>
        </w:rPr>
        <w:t>7</w:t>
      </w:r>
      <w:r w:rsidR="00FD39DF" w:rsidRPr="00D012A2">
        <w:rPr>
          <w:rFonts w:cs="Arial"/>
          <w:b/>
          <w:sz w:val="24"/>
          <w:vertAlign w:val="superscript"/>
          <w:lang w:eastAsia="en-US"/>
        </w:rPr>
        <w:t>th</w:t>
      </w:r>
      <w:r w:rsidR="00FD39DF">
        <w:rPr>
          <w:rFonts w:cs="Arial"/>
          <w:b/>
          <w:sz w:val="24"/>
          <w:lang w:eastAsia="en-US"/>
        </w:rPr>
        <w:t xml:space="preserve"> – 11</w:t>
      </w:r>
      <w:r w:rsidR="00FD39DF">
        <w:rPr>
          <w:rFonts w:cs="Arial"/>
          <w:b/>
          <w:sz w:val="24"/>
          <w:vertAlign w:val="superscript"/>
          <w:lang w:eastAsia="en-US"/>
        </w:rPr>
        <w:t>th</w:t>
      </w:r>
      <w:r w:rsidR="00FD39DF">
        <w:rPr>
          <w:rFonts w:cs="Arial"/>
          <w:b/>
          <w:sz w:val="24"/>
          <w:lang w:eastAsia="en-US"/>
        </w:rPr>
        <w:t xml:space="preserve"> April</w:t>
      </w:r>
      <w:r w:rsidRPr="008F3C2E">
        <w:rPr>
          <w:b/>
          <w:bCs/>
          <w:sz w:val="24"/>
          <w:szCs w:val="24"/>
          <w:lang w:val="en-US"/>
        </w:rPr>
        <w:t>, 2025</w:t>
      </w:r>
    </w:p>
    <w:p w14:paraId="4D5BD6C0" w14:textId="1709391A" w:rsidR="00E92982" w:rsidRPr="00E92982" w:rsidRDefault="00E92982" w:rsidP="00E92982">
      <w:pPr>
        <w:pStyle w:val="3GPPHeader"/>
        <w:rPr>
          <w:sz w:val="22"/>
          <w:szCs w:val="22"/>
          <w:lang w:val="en-US"/>
        </w:rPr>
      </w:pPr>
      <w:r w:rsidRPr="00E92982">
        <w:rPr>
          <w:sz w:val="22"/>
          <w:szCs w:val="22"/>
          <w:lang w:val="en-US"/>
        </w:rPr>
        <w:t>Agenda Item:</w:t>
      </w:r>
      <w:r w:rsidRPr="00E92982">
        <w:rPr>
          <w:sz w:val="22"/>
          <w:szCs w:val="22"/>
          <w:lang w:val="en-US"/>
        </w:rPr>
        <w:tab/>
      </w:r>
      <w:r w:rsidR="006141C4">
        <w:rPr>
          <w:sz w:val="22"/>
          <w:szCs w:val="22"/>
          <w:lang w:val="en-US"/>
        </w:rPr>
        <w:t>2.5</w:t>
      </w:r>
    </w:p>
    <w:p w14:paraId="574A5CD7" w14:textId="77777777" w:rsidR="00E92982" w:rsidRPr="00CE0424" w:rsidRDefault="00E92982" w:rsidP="00E92982">
      <w:pPr>
        <w:pStyle w:val="3GPPHeader"/>
        <w:rPr>
          <w:sz w:val="22"/>
          <w:szCs w:val="22"/>
        </w:rPr>
      </w:pPr>
      <w:r>
        <w:rPr>
          <w:sz w:val="22"/>
          <w:szCs w:val="22"/>
        </w:rPr>
        <w:t>Source:</w:t>
      </w:r>
      <w:r w:rsidRPr="00CE0424">
        <w:rPr>
          <w:sz w:val="22"/>
          <w:szCs w:val="22"/>
        </w:rPr>
        <w:tab/>
        <w:t>Ericsson</w:t>
      </w:r>
    </w:p>
    <w:p w14:paraId="5AD87CD2" w14:textId="76C052A2" w:rsidR="00E92982" w:rsidRPr="00CE0424" w:rsidRDefault="00E92982" w:rsidP="00E92982">
      <w:pPr>
        <w:pStyle w:val="3GPPHeader"/>
        <w:rPr>
          <w:sz w:val="22"/>
          <w:szCs w:val="22"/>
        </w:rPr>
      </w:pPr>
      <w:r>
        <w:rPr>
          <w:sz w:val="22"/>
          <w:szCs w:val="22"/>
        </w:rPr>
        <w:t>Title:</w:t>
      </w:r>
      <w:r w:rsidRPr="00CE0424">
        <w:rPr>
          <w:sz w:val="22"/>
          <w:szCs w:val="22"/>
        </w:rPr>
        <w:tab/>
      </w:r>
      <w:r w:rsidR="006141C4">
        <w:rPr>
          <w:sz w:val="22"/>
          <w:szCs w:val="22"/>
        </w:rPr>
        <w:t>RRC CR Guidelines</w:t>
      </w:r>
    </w:p>
    <w:p w14:paraId="24C111CD" w14:textId="224B6BAA" w:rsidR="00E90E49" w:rsidRPr="00BF6AB7" w:rsidRDefault="00E92982" w:rsidP="00E92982">
      <w:pPr>
        <w:pStyle w:val="3GPPHeader"/>
        <w:rPr>
          <w:sz w:val="22"/>
          <w:szCs w:val="22"/>
        </w:rPr>
      </w:pPr>
      <w:r w:rsidRPr="00BF6AB7">
        <w:rPr>
          <w:sz w:val="22"/>
          <w:szCs w:val="22"/>
        </w:rPr>
        <w:t>Document for:</w:t>
      </w:r>
      <w:r w:rsidRPr="00BF6AB7">
        <w:rPr>
          <w:sz w:val="22"/>
          <w:szCs w:val="22"/>
        </w:rPr>
        <w:tab/>
      </w:r>
      <w:r w:rsidR="00A612F5" w:rsidRPr="00BF6AB7">
        <w:rPr>
          <w:sz w:val="22"/>
          <w:szCs w:val="22"/>
        </w:rPr>
        <w:t>Presentation</w:t>
      </w:r>
    </w:p>
    <w:p w14:paraId="028056FC" w14:textId="2D2234F9" w:rsidR="00E90E49" w:rsidRPr="00BF6AB7" w:rsidRDefault="00230D18" w:rsidP="00CE0424">
      <w:pPr>
        <w:pStyle w:val="Heading1"/>
      </w:pPr>
      <w:bookmarkStart w:id="0" w:name="_Ref162456853"/>
      <w:r w:rsidRPr="00BF6AB7">
        <w:t>1</w:t>
      </w:r>
      <w:r w:rsidRPr="00BF6AB7">
        <w:tab/>
      </w:r>
      <w:r w:rsidR="00E90E49" w:rsidRPr="00BF6AB7">
        <w:t>Introduction</w:t>
      </w:r>
      <w:bookmarkEnd w:id="0"/>
    </w:p>
    <w:p w14:paraId="778C87E9" w14:textId="37FD4877" w:rsidR="006141C4" w:rsidRPr="00BF6AB7" w:rsidRDefault="006141C4" w:rsidP="00A553D4">
      <w:pPr>
        <w:rPr>
          <w:rFonts w:ascii="Arial" w:hAnsi="Arial" w:cs="Arial"/>
        </w:rPr>
      </w:pPr>
      <w:r w:rsidRPr="00BF6AB7">
        <w:rPr>
          <w:rFonts w:ascii="Arial" w:hAnsi="Arial" w:cs="Arial"/>
        </w:rPr>
        <w:t xml:space="preserve">This document </w:t>
      </w:r>
      <w:r w:rsidR="00997896" w:rsidRPr="00BF6AB7">
        <w:rPr>
          <w:rFonts w:ascii="Arial" w:hAnsi="Arial" w:cs="Arial"/>
        </w:rPr>
        <w:t>is</w:t>
      </w:r>
      <w:r w:rsidRPr="00BF6AB7">
        <w:rPr>
          <w:rFonts w:ascii="Arial" w:hAnsi="Arial" w:cs="Arial"/>
        </w:rPr>
        <w:t xml:space="preserve"> used at online presentation at RAN2#129bi</w:t>
      </w:r>
      <w:r w:rsidR="005E3567" w:rsidRPr="00BF6AB7">
        <w:rPr>
          <w:rFonts w:ascii="Arial" w:hAnsi="Arial" w:cs="Arial"/>
        </w:rPr>
        <w:t>s</w:t>
      </w:r>
    </w:p>
    <w:p w14:paraId="2E0AA05A" w14:textId="5DA2C58D" w:rsidR="00E45831" w:rsidRDefault="00E45831" w:rsidP="00E45831">
      <w:pPr>
        <w:pStyle w:val="Heading1"/>
      </w:pPr>
      <w:r>
        <w:t>2</w:t>
      </w:r>
      <w:r>
        <w:tab/>
      </w:r>
      <w:r w:rsidR="00BF6AB7">
        <w:t>RR</w:t>
      </w:r>
      <w:r w:rsidR="00BF6AB7" w:rsidRPr="00BF6AB7">
        <w:t>C CR Guidelines</w:t>
      </w:r>
    </w:p>
    <w:p w14:paraId="589B670A" w14:textId="6DD7AE74" w:rsidR="00DD61DA" w:rsidRPr="00BF6AB7" w:rsidRDefault="004F7161" w:rsidP="005753C3">
      <w:pPr>
        <w:pStyle w:val="Heading3"/>
      </w:pPr>
      <w:r>
        <w:t>More information</w:t>
      </w:r>
    </w:p>
    <w:p w14:paraId="65304741" w14:textId="7AF4B8C7" w:rsidR="002753AE" w:rsidRPr="00BF6AB7" w:rsidRDefault="002753AE" w:rsidP="007078AC">
      <w:pPr>
        <w:pStyle w:val="ListParagraph"/>
        <w:numPr>
          <w:ilvl w:val="0"/>
          <w:numId w:val="25"/>
        </w:numPr>
      </w:pPr>
      <w:r w:rsidRPr="00BF6AB7">
        <w:t xml:space="preserve">Guidelines in </w:t>
      </w:r>
      <w:r w:rsidR="00060D82" w:rsidRPr="00BF6AB7">
        <w:t>TS 38.331</w:t>
      </w:r>
      <w:r w:rsidRPr="00BF6AB7">
        <w:t xml:space="preserve"> App A </w:t>
      </w:r>
    </w:p>
    <w:p w14:paraId="4F546451" w14:textId="0FB2F7EC" w:rsidR="00006D11" w:rsidRPr="00BF6AB7" w:rsidRDefault="00BF6AB7" w:rsidP="00ED3540">
      <w:pPr>
        <w:pStyle w:val="ListParagraph"/>
        <w:numPr>
          <w:ilvl w:val="0"/>
          <w:numId w:val="25"/>
        </w:numPr>
      </w:pPr>
      <w:r w:rsidRPr="00BF6AB7">
        <w:t>RAN2 Handbook</w:t>
      </w:r>
    </w:p>
    <w:p w14:paraId="6CC8E273" w14:textId="2CDB82FC" w:rsidR="006141C4" w:rsidRDefault="006141C4" w:rsidP="005753C3">
      <w:pPr>
        <w:pStyle w:val="Heading3"/>
      </w:pPr>
      <w:r>
        <w:t xml:space="preserve">Guidelines to </w:t>
      </w:r>
      <w:r w:rsidR="002A29F4">
        <w:t>get</w:t>
      </w:r>
      <w:r>
        <w:t xml:space="preserve"> the CR </w:t>
      </w:r>
      <w:r w:rsidR="00F65CA4">
        <w:t>“</w:t>
      </w:r>
      <w:r>
        <w:t>clean</w:t>
      </w:r>
      <w:r w:rsidR="00F65CA4">
        <w:t>” and formally correct</w:t>
      </w:r>
    </w:p>
    <w:p w14:paraId="40128D85" w14:textId="64BE9FA2" w:rsidR="00EB447F" w:rsidRDefault="00EB447F" w:rsidP="003A18C4">
      <w:pPr>
        <w:pStyle w:val="ListParagraph"/>
        <w:numPr>
          <w:ilvl w:val="0"/>
          <w:numId w:val="37"/>
        </w:numPr>
      </w:pPr>
      <w:r>
        <w:t>Use of full 38331 in WI CR?</w:t>
      </w:r>
    </w:p>
    <w:p w14:paraId="6024D42D" w14:textId="2F6CF694" w:rsidR="00EB447F" w:rsidRDefault="00EB447F" w:rsidP="003A18C4">
      <w:pPr>
        <w:pStyle w:val="ListParagraph"/>
        <w:numPr>
          <w:ilvl w:val="1"/>
          <w:numId w:val="37"/>
        </w:numPr>
      </w:pPr>
      <w:r>
        <w:t>Typically, full ASN.1 is needed for the CR Rapp to ensure ASN.1 passes syntax check.</w:t>
      </w:r>
    </w:p>
    <w:p w14:paraId="1117EA20" w14:textId="12286750" w:rsidR="00EB447F" w:rsidRDefault="00EB447F" w:rsidP="003A18C4">
      <w:pPr>
        <w:pStyle w:val="ListParagraph"/>
        <w:numPr>
          <w:ilvl w:val="1"/>
          <w:numId w:val="37"/>
        </w:numPr>
      </w:pPr>
      <w:r>
        <w:t>Easier to ensure changes/additions are consistent and complete.</w:t>
      </w:r>
    </w:p>
    <w:p w14:paraId="68362F42" w14:textId="39951BD1" w:rsidR="00EB447F" w:rsidRDefault="00EB447F" w:rsidP="003A18C4">
      <w:pPr>
        <w:pStyle w:val="ListParagraph"/>
        <w:numPr>
          <w:ilvl w:val="1"/>
          <w:numId w:val="37"/>
        </w:numPr>
      </w:pPr>
      <w:r>
        <w:t xml:space="preserve">Major drawback is file size and </w:t>
      </w:r>
      <w:r w:rsidR="003A18C4">
        <w:t>W</w:t>
      </w:r>
      <w:r>
        <w:t>ord performance.</w:t>
      </w:r>
    </w:p>
    <w:p w14:paraId="39C049C4" w14:textId="39BC3227" w:rsidR="005D126E" w:rsidRDefault="005D126E" w:rsidP="003A18C4">
      <w:pPr>
        <w:pStyle w:val="ListParagraph"/>
        <w:numPr>
          <w:ilvl w:val="0"/>
          <w:numId w:val="37"/>
        </w:numPr>
      </w:pPr>
      <w:r>
        <w:t xml:space="preserve">Use </w:t>
      </w:r>
      <w:r w:rsidR="005753C3">
        <w:t>c</w:t>
      </w:r>
      <w:r>
        <w:t xml:space="preserve">orrect </w:t>
      </w:r>
      <w:r w:rsidR="00006D11">
        <w:t>MS Word S</w:t>
      </w:r>
      <w:r>
        <w:t>tyles</w:t>
      </w:r>
    </w:p>
    <w:p w14:paraId="3408BB8A" w14:textId="747CE200" w:rsidR="005753C3" w:rsidRDefault="005753C3" w:rsidP="003A18C4">
      <w:pPr>
        <w:pStyle w:val="ListParagraph"/>
        <w:numPr>
          <w:ilvl w:val="1"/>
          <w:numId w:val="37"/>
        </w:numPr>
      </w:pPr>
      <w:r>
        <w:t>Use a correct CR template</w:t>
      </w:r>
      <w:r w:rsidR="00EB447F">
        <w:t xml:space="preserve"> (based on spec and latest CR Cover page</w:t>
      </w:r>
      <w:r w:rsidR="00006D11">
        <w:t>)</w:t>
      </w:r>
      <w:r w:rsidR="00EB447F">
        <w:t>.</w:t>
      </w:r>
    </w:p>
    <w:p w14:paraId="7E90462D" w14:textId="6AB7A462" w:rsidR="006A4DDA" w:rsidRDefault="005753C3" w:rsidP="003A18C4">
      <w:pPr>
        <w:pStyle w:val="ListParagraph"/>
        <w:numPr>
          <w:ilvl w:val="1"/>
          <w:numId w:val="37"/>
        </w:numPr>
      </w:pPr>
      <w:r>
        <w:t xml:space="preserve">Be careful when copy/paste text from </w:t>
      </w:r>
      <w:r w:rsidR="00EB447F">
        <w:t>e.g. e</w:t>
      </w:r>
      <w:r>
        <w:t>mails</w:t>
      </w:r>
      <w:r w:rsidR="00431C60">
        <w:t xml:space="preserve"> while using tracked changes</w:t>
      </w:r>
      <w:r w:rsidR="00006D11">
        <w:t xml:space="preserve"> (font style, underline and text colour)</w:t>
      </w:r>
      <w:r w:rsidR="00EB447F">
        <w:t>.</w:t>
      </w:r>
    </w:p>
    <w:p w14:paraId="49D5D5D3" w14:textId="6312CA2A" w:rsidR="00EB447F" w:rsidRDefault="00EB447F" w:rsidP="003A18C4">
      <w:pPr>
        <w:pStyle w:val="ListParagraph"/>
        <w:numPr>
          <w:ilvl w:val="0"/>
          <w:numId w:val="37"/>
        </w:numPr>
      </w:pPr>
      <w:r>
        <w:t>Avoid changes on changes (</w:t>
      </w:r>
      <w:r w:rsidR="00972EE2">
        <w:t xml:space="preserve">at least </w:t>
      </w:r>
      <w:r>
        <w:t>in final CR)</w:t>
      </w:r>
    </w:p>
    <w:p w14:paraId="53BF6C07" w14:textId="4C9A129C" w:rsidR="00EB447F" w:rsidRDefault="00EB447F" w:rsidP="003A18C4">
      <w:pPr>
        <w:pStyle w:val="ListParagraph"/>
        <w:numPr>
          <w:ilvl w:val="0"/>
          <w:numId w:val="37"/>
        </w:numPr>
      </w:pPr>
      <w:r>
        <w:t>Avoid multiple tracking users (</w:t>
      </w:r>
      <w:r w:rsidR="00972EE2">
        <w:t xml:space="preserve">at least </w:t>
      </w:r>
      <w:r>
        <w:t>in final CR).</w:t>
      </w:r>
    </w:p>
    <w:p w14:paraId="0C935AF2" w14:textId="359B1A20" w:rsidR="00BB771E" w:rsidRDefault="005753C3" w:rsidP="003A18C4">
      <w:pPr>
        <w:pStyle w:val="ListParagraph"/>
        <w:numPr>
          <w:ilvl w:val="0"/>
          <w:numId w:val="37"/>
        </w:numPr>
      </w:pPr>
      <w:r>
        <w:t>Accept</w:t>
      </w:r>
      <w:r w:rsidR="00BB771E">
        <w:t xml:space="preserve"> </w:t>
      </w:r>
      <w:r w:rsidR="00BB771E" w:rsidRPr="005753C3">
        <w:rPr>
          <w:i/>
          <w:iCs/>
          <w:rPrChange w:id="1" w:author="Ericsson" w:date="2025-04-02T08:02:00Z">
            <w:rPr/>
          </w:rPrChange>
        </w:rPr>
        <w:t>formatting comments</w:t>
      </w:r>
      <w:r>
        <w:t xml:space="preserve"> added by MS Word</w:t>
      </w:r>
      <w:r w:rsidR="00DA6253">
        <w:t xml:space="preserve"> (see to the right)</w:t>
      </w:r>
      <w:r>
        <w:t>.</w:t>
      </w:r>
    </w:p>
    <w:p w14:paraId="053EB156" w14:textId="0119B11B" w:rsidR="002255EF" w:rsidRDefault="002255EF" w:rsidP="003A18C4">
      <w:pPr>
        <w:pStyle w:val="ListParagraph"/>
        <w:numPr>
          <w:ilvl w:val="0"/>
          <w:numId w:val="37"/>
        </w:numPr>
      </w:pPr>
      <w:r>
        <w:t xml:space="preserve">If CR impacts an Introduction/Initiation section, good for reader to also include “parent” subclause heading, e.g. as </w:t>
      </w:r>
      <w:bookmarkStart w:id="2" w:name="_Toc185577184"/>
      <w:bookmarkStart w:id="3" w:name="_Toc60776830"/>
    </w:p>
    <w:p w14:paraId="04DB5B1F" w14:textId="62E28A9E" w:rsidR="002255EF" w:rsidRDefault="002255EF" w:rsidP="002255EF">
      <w:r w:rsidRPr="002255EF">
        <w:rPr>
          <w:rFonts w:ascii="Arial" w:hAnsi="Arial" w:cs="Arial"/>
          <w:noProof/>
          <w:color w:val="7030A0"/>
          <w:sz w:val="24"/>
          <w:szCs w:val="24"/>
          <w:lang w:eastAsia="zh-CN"/>
        </w:rPr>
        <mc:AlternateContent>
          <mc:Choice Requires="wps">
            <w:drawing>
              <wp:anchor distT="45720" distB="45720" distL="114300" distR="114300" simplePos="0" relativeHeight="251658240" behindDoc="0" locked="0" layoutInCell="1" allowOverlap="1" wp14:anchorId="4B0E0F62" wp14:editId="27ECB5AD">
                <wp:simplePos x="0" y="0"/>
                <wp:positionH relativeFrom="margin">
                  <wp:align>right</wp:align>
                </wp:positionH>
                <wp:positionV relativeFrom="paragraph">
                  <wp:posOffset>240207</wp:posOffset>
                </wp:positionV>
                <wp:extent cx="5459105" cy="1404620"/>
                <wp:effectExtent l="0" t="0" r="27305" b="2794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59105" cy="1404620"/>
                        </a:xfrm>
                        <a:prstGeom prst="rect">
                          <a:avLst/>
                        </a:prstGeom>
                        <a:solidFill>
                          <a:srgbClr val="FFFFFF"/>
                        </a:solidFill>
                        <a:ln w="9525">
                          <a:solidFill>
                            <a:srgbClr val="000000"/>
                          </a:solidFill>
                          <a:miter lim="800000"/>
                          <a:headEnd/>
                          <a:tailEnd/>
                        </a:ln>
                      </wps:spPr>
                      <wps:txbx>
                        <w:txbxContent>
                          <w:p w14:paraId="4B9C41C5" w14:textId="5BED84C8" w:rsidR="002255EF" w:rsidRPr="00060D82" w:rsidRDefault="002255EF" w:rsidP="002255EF">
                            <w:pPr>
                              <w:rPr>
                                <w:rFonts w:ascii="Arial" w:hAnsi="Arial" w:cs="Arial"/>
                                <w:color w:val="7030A0"/>
                                <w:sz w:val="22"/>
                                <w:szCs w:val="22"/>
                                <w:lang w:eastAsia="zh-CN"/>
                              </w:rPr>
                            </w:pPr>
                            <w:r w:rsidRPr="00060D82">
                              <w:rPr>
                                <w:rFonts w:ascii="Arial" w:hAnsi="Arial" w:cs="Arial"/>
                                <w:color w:val="7030A0"/>
                                <w:sz w:val="22"/>
                                <w:szCs w:val="22"/>
                                <w:lang w:eastAsia="zh-CN"/>
                              </w:rPr>
                              <w:t>5.3.13          RRC connection resume</w:t>
                            </w:r>
                          </w:p>
                          <w:p w14:paraId="4493FF67" w14:textId="77777777" w:rsidR="002255EF" w:rsidRPr="00060D82" w:rsidRDefault="002255EF" w:rsidP="002255EF">
                            <w:pPr>
                              <w:keepNext/>
                              <w:spacing w:before="120"/>
                              <w:jc w:val="center"/>
                              <w:rPr>
                                <w:rFonts w:ascii="Arial" w:hAnsi="Arial" w:cs="Arial"/>
                                <w:color w:val="7030A0"/>
                                <w:sz w:val="22"/>
                                <w:szCs w:val="22"/>
                                <w:lang w:eastAsia="zh-CN"/>
                              </w:rPr>
                            </w:pPr>
                            <w:r w:rsidRPr="00060D82">
                              <w:rPr>
                                <w:rFonts w:ascii="Arial" w:hAnsi="Arial" w:cs="Arial"/>
                                <w:color w:val="7030A0"/>
                                <w:sz w:val="22"/>
                                <w:szCs w:val="22"/>
                                <w:highlight w:val="yellow"/>
                                <w:lang w:eastAsia="zh-CN"/>
                              </w:rPr>
                              <w:t>&lt;Omitting unchanged sections&gt;</w:t>
                            </w:r>
                          </w:p>
                          <w:p w14:paraId="37530349" w14:textId="792C5347" w:rsidR="002255EF" w:rsidRPr="00060D82" w:rsidRDefault="002255EF" w:rsidP="002255EF">
                            <w:pPr>
                              <w:keepNext/>
                              <w:spacing w:before="120"/>
                              <w:rPr>
                                <w:sz w:val="18"/>
                                <w:szCs w:val="18"/>
                              </w:rPr>
                            </w:pPr>
                            <w:r w:rsidRPr="00060D82">
                              <w:rPr>
                                <w:rFonts w:ascii="Arial" w:hAnsi="Arial" w:cs="Arial"/>
                                <w:color w:val="7030A0"/>
                                <w:sz w:val="22"/>
                                <w:szCs w:val="22"/>
                                <w:lang w:eastAsia="zh-CN"/>
                              </w:rPr>
                              <w:t>5.3.13.2        Initiation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w:pict>
              <v:shapetype w14:anchorId="4B0E0F62" id="_x0000_t202" coordsize="21600,21600" o:spt="202" path="m,l,21600r21600,l21600,xe">
                <v:stroke joinstyle="miter"/>
                <v:path gradientshapeok="t" o:connecttype="rect"/>
              </v:shapetype>
              <v:shape id="Text Box 2" o:spid="_x0000_s1026" type="#_x0000_t202" style="position:absolute;margin-left:378.65pt;margin-top:18.9pt;width:429.85pt;height:110.6pt;z-index:251658240;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">
                <v:textbox style="mso-fit-shape-to-text:t">
                  <w:txbxContent>
                    <w:p w14:paraId="4B9C41C5" w14:textId="5BED84C8" w:rsidR="002255EF" w:rsidRPr="00060D82" w:rsidRDefault="002255EF" w:rsidP="002255EF">
                      <w:pPr>
                        <w:rPr>
                          <w:rFonts w:ascii="Arial" w:hAnsi="Arial" w:cs="Arial"/>
                          <w:color w:val="7030A0"/>
                          <w:sz w:val="22"/>
                          <w:szCs w:val="22"/>
                          <w:lang w:eastAsia="zh-CN"/>
                        </w:rPr>
                      </w:pPr>
                      <w:r w:rsidRPr="00060D82">
                        <w:rPr>
                          <w:rFonts w:ascii="Arial" w:hAnsi="Arial" w:cs="Arial"/>
                          <w:color w:val="7030A0"/>
                          <w:sz w:val="22"/>
                          <w:szCs w:val="22"/>
                          <w:lang w:eastAsia="zh-CN"/>
                        </w:rPr>
                        <w:t>5.3.13          RRC connection resume</w:t>
                      </w:r>
                    </w:p>
                    <w:p w14:paraId="4493FF67" w14:textId="77777777" w:rsidR="002255EF" w:rsidRPr="00060D82" w:rsidRDefault="002255EF" w:rsidP="002255EF">
                      <w:pPr>
                        <w:keepNext/>
                        <w:spacing w:before="120"/>
                        <w:jc w:val="center"/>
                        <w:rPr>
                          <w:rFonts w:ascii="Arial" w:hAnsi="Arial" w:cs="Arial"/>
                          <w:color w:val="7030A0"/>
                          <w:sz w:val="22"/>
                          <w:szCs w:val="22"/>
                          <w:lang w:eastAsia="zh-CN"/>
                        </w:rPr>
                      </w:pPr>
                      <w:r w:rsidRPr="00060D82">
                        <w:rPr>
                          <w:rFonts w:ascii="Arial" w:hAnsi="Arial" w:cs="Arial"/>
                          <w:color w:val="7030A0"/>
                          <w:sz w:val="22"/>
                          <w:szCs w:val="22"/>
                          <w:highlight w:val="yellow"/>
                          <w:lang w:eastAsia="zh-CN"/>
                        </w:rPr>
                        <w:t>&lt;Omitting unchanged sections&gt;</w:t>
                      </w:r>
                    </w:p>
                    <w:p w14:paraId="37530349" w14:textId="792C5347" w:rsidR="002255EF" w:rsidRPr="00060D82" w:rsidRDefault="002255EF" w:rsidP="002255EF">
                      <w:pPr>
                        <w:keepNext/>
                        <w:spacing w:before="120"/>
                        <w:rPr>
                          <w:sz w:val="18"/>
                          <w:szCs w:val="18"/>
                        </w:rPr>
                      </w:pPr>
                      <w:r w:rsidRPr="00060D82">
                        <w:rPr>
                          <w:rFonts w:ascii="Arial" w:hAnsi="Arial" w:cs="Arial"/>
                          <w:color w:val="7030A0"/>
                          <w:sz w:val="22"/>
                          <w:szCs w:val="22"/>
                          <w:lang w:eastAsia="zh-CN"/>
                        </w:rPr>
                        <w:t>5.3.13.2        Initiation</w:t>
                      </w:r>
                    </w:p>
                  </w:txbxContent>
                </v:textbox>
                <w10:wrap type="square" anchorx="margin"/>
              </v:shape>
            </w:pict>
          </mc:Fallback>
        </mc:AlternateContent>
      </w:r>
    </w:p>
    <w:bookmarkEnd w:id="2"/>
    <w:bookmarkEnd w:id="3"/>
    <w:p w14:paraId="009DECEF" w14:textId="2734DDB3" w:rsidR="00EB447F" w:rsidRDefault="00972EE2" w:rsidP="003A18C4">
      <w:pPr>
        <w:pStyle w:val="ListParagraph"/>
        <w:numPr>
          <w:ilvl w:val="0"/>
          <w:numId w:val="37"/>
        </w:numPr>
      </w:pPr>
      <w:r>
        <w:t>See RAN2 Handbook for guidance/tools</w:t>
      </w:r>
      <w:r w:rsidR="003A18C4">
        <w:t xml:space="preserve"> on CR cover page, MS Word style checking etc</w:t>
      </w:r>
      <w:r>
        <w:t xml:space="preserve">. </w:t>
      </w:r>
    </w:p>
    <w:p w14:paraId="4E7BB900" w14:textId="77777777" w:rsidR="00F13A54" w:rsidRDefault="00F13A54" w:rsidP="00E63585"/>
    <w:p w14:paraId="61A23DA0" w14:textId="77777777" w:rsidR="00356C85" w:rsidRDefault="00356C85" w:rsidP="00356C85">
      <w:pPr>
        <w:pStyle w:val="Heading3"/>
      </w:pPr>
      <w:r>
        <w:t>Guidelines on procedure text</w:t>
      </w:r>
    </w:p>
    <w:p w14:paraId="28231FBC" w14:textId="7E972A74" w:rsidR="00356C85" w:rsidRDefault="00356C85" w:rsidP="003A18C4">
      <w:pPr>
        <w:pStyle w:val="ListParagraph"/>
        <w:numPr>
          <w:ilvl w:val="0"/>
          <w:numId w:val="39"/>
        </w:numPr>
      </w:pPr>
      <w:r>
        <w:t>Limit the “footprint” of new features in RRC “main” sections</w:t>
      </w:r>
      <w:r w:rsidR="00060D82">
        <w:t>.</w:t>
      </w:r>
    </w:p>
    <w:p w14:paraId="66852565" w14:textId="6E6D1463" w:rsidR="00356C85" w:rsidRDefault="00356C85" w:rsidP="003A18C4">
      <w:pPr>
        <w:pStyle w:val="ListParagraph"/>
        <w:numPr>
          <w:ilvl w:val="1"/>
          <w:numId w:val="39"/>
        </w:numPr>
      </w:pPr>
      <w:r>
        <w:lastRenderedPageBreak/>
        <w:t>Add new subsections</w:t>
      </w:r>
      <w:r w:rsidR="003A18C4">
        <w:t xml:space="preserve"> in logical order of existing subsections</w:t>
      </w:r>
    </w:p>
    <w:p w14:paraId="3F9AFC77" w14:textId="26058991" w:rsidR="00060D82" w:rsidRDefault="00060D82" w:rsidP="003A18C4">
      <w:pPr>
        <w:pStyle w:val="ListParagraph"/>
        <w:numPr>
          <w:ilvl w:val="1"/>
          <w:numId w:val="39"/>
        </w:numPr>
      </w:pPr>
      <w:r>
        <w:t>Limit the amount of text, avoid to repeat descriptions available elsewhere</w:t>
      </w:r>
    </w:p>
    <w:p w14:paraId="7224401B" w14:textId="1D2C183F" w:rsidR="000211B2" w:rsidRDefault="000211B2" w:rsidP="000211B2">
      <w:pPr>
        <w:pStyle w:val="ListParagraph"/>
        <w:numPr>
          <w:ilvl w:val="0"/>
          <w:numId w:val="39"/>
        </w:numPr>
      </w:pPr>
      <w:r>
        <w:t>Identify clashing WIs as early as possible (recall e.g. FeatureCombination, RACH-less HO)</w:t>
      </w:r>
    </w:p>
    <w:p w14:paraId="63B432C2" w14:textId="306E6777" w:rsidR="007F443F" w:rsidRDefault="007F443F" w:rsidP="000211B2">
      <w:pPr>
        <w:pStyle w:val="ListParagraph"/>
        <w:numPr>
          <w:ilvl w:val="0"/>
          <w:numId w:val="39"/>
        </w:numPr>
      </w:pPr>
      <w:r>
        <w:t xml:space="preserve">Sometimes good to capture Agreements in e.g. WI CR cover page, for reference during develpment. </w:t>
      </w:r>
    </w:p>
    <w:p w14:paraId="1CF87314" w14:textId="77777777" w:rsidR="00356C85" w:rsidRDefault="00356C85" w:rsidP="00356C85"/>
    <w:p w14:paraId="02638283" w14:textId="251E808E" w:rsidR="00356C85" w:rsidRPr="00877C85" w:rsidRDefault="00356C85" w:rsidP="00356C85">
      <w:pPr>
        <w:pStyle w:val="Heading3"/>
      </w:pPr>
      <w:r w:rsidRPr="00877C85">
        <w:t>Guidelines on field</w:t>
      </w:r>
      <w:r w:rsidR="003A18C4">
        <w:t>s</w:t>
      </w:r>
      <w:r>
        <w:t xml:space="preserve"> and field descriptions</w:t>
      </w:r>
    </w:p>
    <w:p w14:paraId="3E929091" w14:textId="2165893E" w:rsidR="00356C85" w:rsidRDefault="00356C85" w:rsidP="00431C60">
      <w:pPr>
        <w:pStyle w:val="ListParagraph"/>
        <w:numPr>
          <w:ilvl w:val="0"/>
          <w:numId w:val="48"/>
        </w:numPr>
      </w:pPr>
      <w:r>
        <w:t xml:space="preserve">Use ASN.1 </w:t>
      </w:r>
      <w:r w:rsidR="003A18C4">
        <w:t xml:space="preserve">(SEQUENCE, CHOICE, ...) </w:t>
      </w:r>
      <w:r>
        <w:t>to express logic, to avoid to express restrictions in words</w:t>
      </w:r>
      <w:r w:rsidR="001D0825">
        <w:t>.</w:t>
      </w:r>
    </w:p>
    <w:p w14:paraId="17C0CE44" w14:textId="4F4ED8A7" w:rsidR="00356C85" w:rsidRDefault="00356C85" w:rsidP="00431C60">
      <w:pPr>
        <w:pStyle w:val="ListParagraph"/>
        <w:numPr>
          <w:ilvl w:val="0"/>
          <w:numId w:val="48"/>
        </w:numPr>
      </w:pPr>
      <w:r>
        <w:t>Do not add a field description that does not provide any information</w:t>
      </w:r>
      <w:r w:rsidR="001D0825">
        <w:t>.</w:t>
      </w:r>
    </w:p>
    <w:p w14:paraId="5AB5CB09" w14:textId="1EDA634D" w:rsidR="00356C85" w:rsidRDefault="00356C85" w:rsidP="00431C60">
      <w:pPr>
        <w:pStyle w:val="ListParagraph"/>
        <w:numPr>
          <w:ilvl w:val="0"/>
          <w:numId w:val="48"/>
        </w:numPr>
      </w:pPr>
      <w:r>
        <w:t>Use one field description table per IE</w:t>
      </w:r>
      <w:r w:rsidR="001D0825">
        <w:t>.</w:t>
      </w:r>
    </w:p>
    <w:p w14:paraId="0B3B0B4A" w14:textId="77777777" w:rsidR="00356C85" w:rsidRDefault="00356C85" w:rsidP="00431C60">
      <w:pPr>
        <w:pStyle w:val="ListParagraph"/>
        <w:numPr>
          <w:ilvl w:val="0"/>
          <w:numId w:val="48"/>
        </w:numPr>
      </w:pPr>
      <w:r w:rsidRPr="003A18C4">
        <w:rPr>
          <w:b/>
          <w:bCs/>
        </w:rPr>
        <w:t>Included</w:t>
      </w:r>
      <w:r w:rsidRPr="00877C85">
        <w:t xml:space="preserve"> vs </w:t>
      </w:r>
      <w:r w:rsidRPr="003A18C4">
        <w:rPr>
          <w:b/>
          <w:bCs/>
        </w:rPr>
        <w:t>configured</w:t>
      </w:r>
    </w:p>
    <w:p w14:paraId="732CC263" w14:textId="3B203247" w:rsidR="00356C85" w:rsidRDefault="00356C85" w:rsidP="00431C60">
      <w:pPr>
        <w:pStyle w:val="ListParagraph"/>
        <w:numPr>
          <w:ilvl w:val="1"/>
          <w:numId w:val="48"/>
        </w:numPr>
      </w:pPr>
      <w:r>
        <w:t xml:space="preserve">We use </w:t>
      </w:r>
      <w:r w:rsidRPr="003A18C4">
        <w:rPr>
          <w:b/>
          <w:bCs/>
        </w:rPr>
        <w:t>included</w:t>
      </w:r>
      <w:r>
        <w:t xml:space="preserve"> to denote that a field is present in this message</w:t>
      </w:r>
      <w:r w:rsidR="001D0825">
        <w:t>.</w:t>
      </w:r>
    </w:p>
    <w:p w14:paraId="172A4C20" w14:textId="5D359533" w:rsidR="00356C85" w:rsidRPr="00877C85" w:rsidRDefault="00356C85" w:rsidP="00431C60">
      <w:pPr>
        <w:pStyle w:val="ListParagraph"/>
        <w:numPr>
          <w:ilvl w:val="1"/>
          <w:numId w:val="48"/>
        </w:numPr>
      </w:pPr>
      <w:r>
        <w:t xml:space="preserve">We use </w:t>
      </w:r>
      <w:r w:rsidRPr="003A18C4">
        <w:rPr>
          <w:b/>
          <w:bCs/>
        </w:rPr>
        <w:t>configured</w:t>
      </w:r>
      <w:r>
        <w:t xml:space="preserve"> to denote that a field is present in this message or in a previous message</w:t>
      </w:r>
      <w:r w:rsidR="001D0825">
        <w:t>.</w:t>
      </w:r>
    </w:p>
    <w:p w14:paraId="4CB71A5A" w14:textId="519EBB3B" w:rsidR="00356C85" w:rsidRDefault="00356C85" w:rsidP="00431C60">
      <w:pPr>
        <w:pStyle w:val="ListParagraph"/>
        <w:numPr>
          <w:ilvl w:val="0"/>
          <w:numId w:val="48"/>
        </w:numPr>
      </w:pPr>
      <w:r>
        <w:t xml:space="preserve">Avoid duplicate same requirement/description in multiple places of the </w:t>
      </w:r>
    </w:p>
    <w:p w14:paraId="277AC76A" w14:textId="21BDE987" w:rsidR="00356C85" w:rsidRDefault="00356C85" w:rsidP="00431C60">
      <w:pPr>
        <w:pStyle w:val="ListParagraph"/>
        <w:numPr>
          <w:ilvl w:val="1"/>
          <w:numId w:val="48"/>
        </w:numPr>
      </w:pPr>
      <w:r>
        <w:t>RRC spec (procedure text/field description, IE descriptions)</w:t>
      </w:r>
      <w:r w:rsidR="001D0825">
        <w:t>, and in</w:t>
      </w:r>
    </w:p>
    <w:p w14:paraId="2C40E362" w14:textId="2A60FFF6" w:rsidR="00356C85" w:rsidRDefault="00356C85" w:rsidP="00431C60">
      <w:pPr>
        <w:pStyle w:val="ListParagraph"/>
        <w:numPr>
          <w:ilvl w:val="1"/>
          <w:numId w:val="48"/>
        </w:numPr>
      </w:pPr>
      <w:r>
        <w:t>Other specs (RAN2 specs, RAN1/RAN4 specs)</w:t>
      </w:r>
      <w:r w:rsidR="001D0825">
        <w:t>.</w:t>
      </w:r>
    </w:p>
    <w:p w14:paraId="505FF114" w14:textId="77777777" w:rsidR="00356C85" w:rsidRDefault="00356C85" w:rsidP="00431C60">
      <w:pPr>
        <w:pStyle w:val="ListParagraph"/>
        <w:numPr>
          <w:ilvl w:val="2"/>
          <w:numId w:val="48"/>
        </w:numPr>
      </w:pPr>
      <w:r>
        <w:t>Add reference to other specs, e.g RAN1/RAN4 specs and RRC subsections</w:t>
      </w:r>
    </w:p>
    <w:p w14:paraId="682826DC" w14:textId="5F30FDEF" w:rsidR="00BC63CA" w:rsidRDefault="00BC63CA" w:rsidP="00431C60">
      <w:pPr>
        <w:pStyle w:val="ListParagraph"/>
        <w:numPr>
          <w:ilvl w:val="0"/>
          <w:numId w:val="48"/>
        </w:numPr>
      </w:pPr>
      <w:r>
        <w:t xml:space="preserve">Nw is expected </w:t>
      </w:r>
      <w:r>
        <w:t xml:space="preserve">to respect UE capabilities, </w:t>
      </w:r>
      <w:r w:rsidR="006C627B">
        <w:t xml:space="preserve">we </w:t>
      </w:r>
      <w:r>
        <w:t xml:space="preserve">need typically not add “if supported by the UE” for optional features with </w:t>
      </w:r>
      <w:r w:rsidR="00801BF2">
        <w:t xml:space="preserve">UE </w:t>
      </w:r>
      <w:r>
        <w:t>capability.</w:t>
      </w:r>
    </w:p>
    <w:p w14:paraId="734FF547" w14:textId="617D84D9" w:rsidR="00BC63CA" w:rsidRDefault="00BC63CA" w:rsidP="00431C60">
      <w:pPr>
        <w:pStyle w:val="ListParagraph"/>
        <w:numPr>
          <w:ilvl w:val="0"/>
          <w:numId w:val="48"/>
        </w:numPr>
      </w:pPr>
      <w:r>
        <w:t>Restriction on that both Feature A and Feature B cannot be configured with UE at the same time can be captured</w:t>
      </w:r>
      <w:r w:rsidR="006C627B">
        <w:t xml:space="preserve"> as restrictions </w:t>
      </w:r>
      <w:r w:rsidR="00B51263">
        <w:t xml:space="preserve">in </w:t>
      </w:r>
      <w:r w:rsidR="006C627B">
        <w:t xml:space="preserve">the feature capabilities in 36.306, rather than </w:t>
      </w:r>
      <w:r w:rsidR="00F910DE">
        <w:t xml:space="preserve">as </w:t>
      </w:r>
      <w:r w:rsidR="006C627B">
        <w:t>network configuration restrictions in 38.331</w:t>
      </w:r>
      <w:r w:rsidR="00F910DE">
        <w:t xml:space="preserve">. </w:t>
      </w:r>
      <w:r>
        <w:t xml:space="preserve"> </w:t>
      </w:r>
    </w:p>
    <w:p w14:paraId="0BB07B3D" w14:textId="77777777" w:rsidR="00356C85" w:rsidRPr="006141C4" w:rsidRDefault="00356C85" w:rsidP="00356C85"/>
    <w:p w14:paraId="7637D3C4" w14:textId="6167483A" w:rsidR="006141C4" w:rsidRDefault="006141C4" w:rsidP="005753C3">
      <w:pPr>
        <w:pStyle w:val="Heading3"/>
      </w:pPr>
      <w:r>
        <w:t>Guidelines on IE and field naming</w:t>
      </w:r>
    </w:p>
    <w:p w14:paraId="3347816B" w14:textId="00DE2A2E" w:rsidR="00E131AB" w:rsidRDefault="00E131AB" w:rsidP="008A025D">
      <w:pPr>
        <w:pStyle w:val="ListParagraph"/>
        <w:numPr>
          <w:ilvl w:val="0"/>
          <w:numId w:val="40"/>
        </w:numPr>
      </w:pPr>
      <w:r>
        <w:t xml:space="preserve">IE names </w:t>
      </w:r>
      <w:r w:rsidR="00972EE2">
        <w:t xml:space="preserve">(ASN.1 types) </w:t>
      </w:r>
      <w:r>
        <w:t>are “global” to the ASN.1 module (“RRC”, “PC5-RRC”)</w:t>
      </w:r>
      <w:r w:rsidR="00E63585">
        <w:t>.</w:t>
      </w:r>
    </w:p>
    <w:p w14:paraId="4E01EE2C" w14:textId="7D24B16F" w:rsidR="00E131AB" w:rsidRDefault="00E131AB" w:rsidP="008A025D">
      <w:pPr>
        <w:pStyle w:val="ListParagraph"/>
        <w:numPr>
          <w:ilvl w:val="0"/>
          <w:numId w:val="40"/>
        </w:numPr>
      </w:pPr>
      <w:r>
        <w:t xml:space="preserve">Field names are local to the </w:t>
      </w:r>
      <w:r w:rsidR="00972EE2">
        <w:t>IE (</w:t>
      </w:r>
      <w:r>
        <w:t>ASN.1 type</w:t>
      </w:r>
      <w:r w:rsidR="00972EE2">
        <w:t>)</w:t>
      </w:r>
      <w:r w:rsidR="00E63585">
        <w:t xml:space="preserve"> where it is defined.</w:t>
      </w:r>
    </w:p>
    <w:p w14:paraId="3AF2ACA1" w14:textId="149F2EB9" w:rsidR="00E63585" w:rsidRDefault="00E63585" w:rsidP="008A025D">
      <w:pPr>
        <w:pStyle w:val="ListParagraph"/>
        <w:numPr>
          <w:ilvl w:val="0"/>
          <w:numId w:val="40"/>
        </w:numPr>
      </w:pPr>
      <w:r>
        <w:t xml:space="preserve">IE that is used in multiple “parent” IEs </w:t>
      </w:r>
      <w:r w:rsidR="00972EE2">
        <w:t xml:space="preserve">(in multiple IE sections) </w:t>
      </w:r>
      <w:r>
        <w:t xml:space="preserve">should get </w:t>
      </w:r>
      <w:r w:rsidR="00431C60">
        <w:t xml:space="preserve">an </w:t>
      </w:r>
      <w:r>
        <w:t>own IE section.</w:t>
      </w:r>
    </w:p>
    <w:p w14:paraId="761D370A" w14:textId="31DF5F5F" w:rsidR="00D87C31" w:rsidRDefault="00D87C31" w:rsidP="008A025D">
      <w:pPr>
        <w:pStyle w:val="ListParagraph"/>
        <w:numPr>
          <w:ilvl w:val="0"/>
          <w:numId w:val="40"/>
        </w:numPr>
      </w:pPr>
      <w:r>
        <w:t xml:space="preserve">Avoid encode the </w:t>
      </w:r>
      <w:r w:rsidR="00431C60">
        <w:t>“</w:t>
      </w:r>
      <w:r>
        <w:t>full ASN.1 structure</w:t>
      </w:r>
      <w:r w:rsidR="00431C60">
        <w:t>”</w:t>
      </w:r>
      <w:r>
        <w:t xml:space="preserve"> in field names</w:t>
      </w:r>
      <w:r w:rsidR="00E63585">
        <w:t xml:space="preserve"> – avoid too long names</w:t>
      </w:r>
      <w:r>
        <w:t>.</w:t>
      </w:r>
    </w:p>
    <w:p w14:paraId="1FF5DC23" w14:textId="63B4652D" w:rsidR="00D87C31" w:rsidRDefault="00D87C31" w:rsidP="008A025D">
      <w:pPr>
        <w:pStyle w:val="ListParagraph"/>
        <w:numPr>
          <w:ilvl w:val="0"/>
          <w:numId w:val="40"/>
        </w:numPr>
      </w:pPr>
      <w:r>
        <w:t xml:space="preserve">Can be </w:t>
      </w:r>
      <w:r w:rsidR="00972EE2">
        <w:t xml:space="preserve">sometimes </w:t>
      </w:r>
      <w:r>
        <w:t>good to give same prefix in names</w:t>
      </w:r>
      <w:r w:rsidR="00060D82">
        <w:t xml:space="preserve"> of relate</w:t>
      </w:r>
      <w:r w:rsidR="001D0825">
        <w:t>d</w:t>
      </w:r>
      <w:r w:rsidR="00060D82">
        <w:t xml:space="preserve"> IEs</w:t>
      </w:r>
      <w:r>
        <w:t>, to get the IEs together in alphabetical order. Ex “</w:t>
      </w:r>
      <w:r w:rsidR="00972EE2" w:rsidRPr="00006D11">
        <w:rPr>
          <w:i/>
          <w:iCs/>
          <w:highlight w:val="yellow"/>
        </w:rPr>
        <w:t>MeasObject</w:t>
      </w:r>
      <w:r w:rsidR="00972EE2" w:rsidRPr="00006D11">
        <w:rPr>
          <w:i/>
          <w:iCs/>
        </w:rPr>
        <w:t>Id</w:t>
      </w:r>
      <w:r>
        <w:t>”, “</w:t>
      </w:r>
      <w:r w:rsidR="00972EE2" w:rsidRPr="00006D11">
        <w:rPr>
          <w:rFonts w:eastAsia="MS Mincho"/>
          <w:i/>
          <w:highlight w:val="yellow"/>
        </w:rPr>
        <w:t>PCI</w:t>
      </w:r>
      <w:r w:rsidR="00972EE2" w:rsidRPr="00006D11">
        <w:rPr>
          <w:rFonts w:eastAsia="MS Mincho"/>
          <w:i/>
        </w:rPr>
        <w:t>-RangeElement</w:t>
      </w:r>
      <w:r>
        <w:t>”, “</w:t>
      </w:r>
      <w:r w:rsidR="00972EE2" w:rsidRPr="00006D11">
        <w:rPr>
          <w:i/>
          <w:iCs/>
          <w:highlight w:val="yellow"/>
        </w:rPr>
        <w:t>NCR</w:t>
      </w:r>
      <w:r w:rsidR="00972EE2" w:rsidRPr="00006D11">
        <w:rPr>
          <w:i/>
          <w:iCs/>
        </w:rPr>
        <w:t>-PeriodicityAndOffset</w:t>
      </w:r>
      <w:r>
        <w:t>”.</w:t>
      </w:r>
      <w:r w:rsidR="00972EE2">
        <w:t xml:space="preserve"> </w:t>
      </w:r>
    </w:p>
    <w:p w14:paraId="21AF4452" w14:textId="31C552E1" w:rsidR="0078226B" w:rsidRDefault="00D87C31" w:rsidP="008A025D">
      <w:pPr>
        <w:pStyle w:val="ListParagraph"/>
        <w:numPr>
          <w:ilvl w:val="0"/>
          <w:numId w:val="40"/>
        </w:numPr>
      </w:pPr>
      <w:r>
        <w:t>Do not</w:t>
      </w:r>
      <w:r w:rsidR="0078226B">
        <w:t xml:space="preserve"> use “EXT” etc in names </w:t>
      </w:r>
      <w:r>
        <w:t xml:space="preserve">of extended fields/IEs </w:t>
      </w:r>
      <w:r w:rsidR="0078226B">
        <w:t xml:space="preserve">(exception for </w:t>
      </w:r>
      <w:r w:rsidR="00E63585">
        <w:t>Lists, see RRC Guidelines</w:t>
      </w:r>
      <w:r w:rsidR="0078226B">
        <w:t>.)</w:t>
      </w:r>
    </w:p>
    <w:p w14:paraId="2375763B" w14:textId="7E163D8D" w:rsidR="006E3596" w:rsidRDefault="006E3596" w:rsidP="008A025D">
      <w:pPr>
        <w:pStyle w:val="ListParagraph"/>
        <w:numPr>
          <w:ilvl w:val="0"/>
          <w:numId w:val="40"/>
        </w:numPr>
      </w:pPr>
      <w:r w:rsidRPr="00006D11">
        <w:t>Avoid the term “legacy”</w:t>
      </w:r>
      <w:r w:rsidR="00EA1B0B" w:rsidRPr="00006D11">
        <w:t xml:space="preserve"> in names and specification texts.</w:t>
      </w:r>
    </w:p>
    <w:p w14:paraId="0B347540" w14:textId="53D52D67" w:rsidR="002753AE" w:rsidRPr="00006D11" w:rsidRDefault="002753AE" w:rsidP="008A025D">
      <w:pPr>
        <w:pStyle w:val="ListParagraph"/>
        <w:numPr>
          <w:ilvl w:val="0"/>
          <w:numId w:val="40"/>
        </w:numPr>
      </w:pPr>
      <w:r>
        <w:t>Hyphens and capitals</w:t>
      </w:r>
      <w:r w:rsidR="008A025D">
        <w:t>:</w:t>
      </w:r>
    </w:p>
    <w:p w14:paraId="158114DA" w14:textId="58C6E6E8" w:rsidR="006E3596" w:rsidRDefault="00006D11" w:rsidP="0078226B">
      <w:r>
        <w:rPr>
          <w:noProof/>
        </w:rPr>
        <mc:AlternateContent>
          <mc:Choice Requires="wps">
            <w:drawing>
              <wp:anchor distT="45720" distB="45720" distL="114300" distR="114300" simplePos="0" relativeHeight="251658241" behindDoc="0" locked="0" layoutInCell="1" allowOverlap="1" wp14:anchorId="77CDBA30" wp14:editId="21A77CC4">
                <wp:simplePos x="0" y="0"/>
                <wp:positionH relativeFrom="column">
                  <wp:posOffset>396137</wp:posOffset>
                </wp:positionH>
                <wp:positionV relativeFrom="paragraph">
                  <wp:posOffset>124637</wp:posOffset>
                </wp:positionV>
                <wp:extent cx="5475605" cy="1404620"/>
                <wp:effectExtent l="0" t="0" r="10795" b="25400"/>
                <wp:wrapSquare wrapText="bothSides"/>
                <wp:docPr id="34768165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75605" cy="1404620"/>
                        </a:xfrm>
                        <a:prstGeom prst="rect">
                          <a:avLst/>
                        </a:prstGeom>
                        <a:solidFill>
                          <a:srgbClr val="FFFFFF"/>
                        </a:solidFill>
                        <a:ln w="9525">
                          <a:solidFill>
                            <a:srgbClr val="000000"/>
                          </a:solidFill>
                          <a:miter lim="800000"/>
                          <a:headEnd/>
                          <a:tailEnd/>
                        </a:ln>
                      </wps:spPr>
                      <wps:txbx>
                        <w:txbxContent>
                          <w:p w14:paraId="7258A14E" w14:textId="6455CFDD" w:rsidR="00006D11" w:rsidRPr="00006D11" w:rsidRDefault="003A18C4" w:rsidP="00006D11">
                            <w:pPr>
                              <w:rPr>
                                <w:color w:val="7030A0"/>
                              </w:rPr>
                            </w:pPr>
                            <w:r>
                              <w:rPr>
                                <w:color w:val="7030A0"/>
                              </w:rPr>
                              <w:t xml:space="preserve">Ex 1) </w:t>
                            </w:r>
                            <w:r w:rsidR="00006D11" w:rsidRPr="00006D11">
                              <w:rPr>
                                <w:color w:val="7030A0"/>
                              </w:rPr>
                              <w:t>SPS-PUCCH-AN-List-r16</w:t>
                            </w:r>
                          </w:p>
                          <w:p w14:paraId="4D31290B" w14:textId="77777777" w:rsidR="00006D11" w:rsidRPr="00006D11" w:rsidRDefault="00006D11" w:rsidP="00006D11">
                            <w:pPr>
                              <w:rPr>
                                <w:color w:val="7030A0"/>
                              </w:rPr>
                            </w:pPr>
                            <w:r w:rsidRPr="00006D11">
                              <w:rPr>
                                <w:color w:val="7030A0"/>
                              </w:rPr>
                              <w:t>SPSPUCCHANlist-r16 -&gt; SPS-PUCCH</w:t>
                            </w:r>
                            <w:r w:rsidRPr="002753AE">
                              <w:rPr>
                                <w:color w:val="7030A0"/>
                                <w:highlight w:val="yellow"/>
                              </w:rPr>
                              <w:t>-</w:t>
                            </w:r>
                            <w:r w:rsidRPr="00006D11">
                              <w:rPr>
                                <w:color w:val="7030A0"/>
                              </w:rPr>
                              <w:t>AN</w:t>
                            </w:r>
                            <w:r w:rsidRPr="002753AE">
                              <w:rPr>
                                <w:color w:val="7030A0"/>
                                <w:highlight w:val="yellow"/>
                              </w:rPr>
                              <w:t>-</w:t>
                            </w:r>
                            <w:r w:rsidRPr="00006D11">
                              <w:rPr>
                                <w:color w:val="7030A0"/>
                              </w:rPr>
                              <w:t>list-r16 -&gt; SPS-PUCCH-AN-</w:t>
                            </w:r>
                            <w:r w:rsidRPr="00006D11">
                              <w:rPr>
                                <w:color w:val="7030A0"/>
                                <w:highlight w:val="yellow"/>
                              </w:rPr>
                              <w:t>L</w:t>
                            </w:r>
                            <w:r w:rsidRPr="00006D11">
                              <w:rPr>
                                <w:color w:val="7030A0"/>
                              </w:rPr>
                              <w:t xml:space="preserve">ist-r16 -&gt; </w:t>
                            </w:r>
                            <w:r w:rsidRPr="00006D11">
                              <w:rPr>
                                <w:color w:val="7030A0"/>
                                <w:highlight w:val="yellow"/>
                              </w:rPr>
                              <w:t>sps</w:t>
                            </w:r>
                            <w:r w:rsidRPr="00006D11">
                              <w:rPr>
                                <w:color w:val="7030A0"/>
                              </w:rPr>
                              <w:t>-PUCCH-AN-List-r16</w:t>
                            </w:r>
                          </w:p>
                          <w:p w14:paraId="720060A3" w14:textId="77777777" w:rsidR="00006D11" w:rsidRPr="0073016E" w:rsidRDefault="00006D11" w:rsidP="00006D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7030A0"/>
                                <w:sz w:val="16"/>
                                <w:lang w:eastAsia="en-GB"/>
                              </w:rPr>
                            </w:pPr>
                            <w:r w:rsidRPr="0073016E">
                              <w:rPr>
                                <w:rFonts w:ascii="Courier New" w:eastAsia="Times New Roman" w:hAnsi="Courier New"/>
                                <w:color w:val="7030A0"/>
                                <w:sz w:val="16"/>
                                <w:lang w:eastAsia="en-GB"/>
                              </w:rPr>
                              <w:t>-- TAG-SPSPUCCHANLIST-START</w:t>
                            </w:r>
                          </w:p>
                          <w:p w14:paraId="13883EA9" w14:textId="77777777" w:rsidR="00006D11" w:rsidRPr="00006D11" w:rsidRDefault="00006D11" w:rsidP="00006D11">
                            <w:pPr>
                              <w:rPr>
                                <w:color w:val="7030A0"/>
                              </w:rPr>
                            </w:pPr>
                          </w:p>
                          <w:p w14:paraId="6CD88D2B" w14:textId="442295EA" w:rsidR="00006D11" w:rsidRPr="00006D11" w:rsidRDefault="003A18C4" w:rsidP="00006D11">
                            <w:pPr>
                              <w:rPr>
                                <w:color w:val="7030A0"/>
                              </w:rPr>
                            </w:pPr>
                            <w:r>
                              <w:rPr>
                                <w:color w:val="7030A0"/>
                              </w:rPr>
                              <w:t xml:space="preserve">Ex2) </w:t>
                            </w:r>
                            <w:r w:rsidR="00006D11" w:rsidRPr="00006D11">
                              <w:rPr>
                                <w:color w:val="7030A0"/>
                              </w:rPr>
                              <w:t>NZP-CSI-RS-ResourceSetId</w:t>
                            </w:r>
                          </w:p>
                          <w:p w14:paraId="4AAC982A" w14:textId="77777777" w:rsidR="00006D11" w:rsidRPr="00006D11" w:rsidRDefault="00006D11" w:rsidP="00006D11">
                            <w:pPr>
                              <w:rPr>
                                <w:color w:val="7030A0"/>
                              </w:rPr>
                            </w:pPr>
                            <w:r w:rsidRPr="00006D11">
                              <w:rPr>
                                <w:color w:val="7030A0"/>
                              </w:rPr>
                              <w:t>NZPCSIRS</w:t>
                            </w:r>
                            <w:r w:rsidRPr="00006D11">
                              <w:rPr>
                                <w:color w:val="7030A0"/>
                                <w:highlight w:val="yellow"/>
                              </w:rPr>
                              <w:t>R</w:t>
                            </w:r>
                            <w:r w:rsidRPr="00006D11">
                              <w:rPr>
                                <w:color w:val="7030A0"/>
                              </w:rPr>
                              <w:t>esource</w:t>
                            </w:r>
                            <w:r w:rsidRPr="00006D11">
                              <w:rPr>
                                <w:color w:val="7030A0"/>
                                <w:highlight w:val="yellow"/>
                              </w:rPr>
                              <w:t>S</w:t>
                            </w:r>
                            <w:r w:rsidRPr="00006D11">
                              <w:rPr>
                                <w:color w:val="7030A0"/>
                              </w:rPr>
                              <w:t>etId -&gt; NZP</w:t>
                            </w:r>
                            <w:r w:rsidRPr="00006D11">
                              <w:rPr>
                                <w:color w:val="7030A0"/>
                                <w:highlight w:val="yellow"/>
                              </w:rPr>
                              <w:t>-</w:t>
                            </w:r>
                            <w:r w:rsidRPr="00006D11">
                              <w:rPr>
                                <w:color w:val="7030A0"/>
                              </w:rPr>
                              <w:t>CSI</w:t>
                            </w:r>
                            <w:r w:rsidRPr="00006D11">
                              <w:rPr>
                                <w:color w:val="7030A0"/>
                                <w:highlight w:val="yellow"/>
                              </w:rPr>
                              <w:t>-</w:t>
                            </w:r>
                            <w:r w:rsidRPr="00006D11">
                              <w:rPr>
                                <w:color w:val="7030A0"/>
                              </w:rPr>
                              <w:t>RS</w:t>
                            </w:r>
                            <w:r w:rsidRPr="00006D11">
                              <w:rPr>
                                <w:color w:val="7030A0"/>
                                <w:highlight w:val="yellow"/>
                              </w:rPr>
                              <w:t>-</w:t>
                            </w:r>
                            <w:r w:rsidRPr="00006D11">
                              <w:rPr>
                                <w:color w:val="7030A0"/>
                              </w:rPr>
                              <w:t xml:space="preserve">ResourceSetId -&gt; </w:t>
                            </w:r>
                            <w:r w:rsidRPr="00006D11">
                              <w:rPr>
                                <w:color w:val="7030A0"/>
                              </w:rPr>
                              <w:tab/>
                              <w:t>nzp-CSI-RS-ResourceSetId</w:t>
                            </w:r>
                          </w:p>
                          <w:p w14:paraId="5A5672AD" w14:textId="77777777" w:rsidR="00006D11" w:rsidRPr="00D839FF" w:rsidRDefault="00006D11" w:rsidP="00006D11">
                            <w:pPr>
                              <w:pStyle w:val="PL"/>
                              <w:rPr>
                                <w:color w:val="808080"/>
                              </w:rPr>
                            </w:pPr>
                            <w:r w:rsidRPr="00D839FF">
                              <w:rPr>
                                <w:color w:val="808080"/>
                              </w:rPr>
                              <w:t>-- TAG-NZPCSIRSRESOURCESETID-START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77CDBA30" id="_x0000_s1027" type="#_x0000_t202" style="position:absolute;margin-left:31.2pt;margin-top:9.8pt;width:431.15pt;height:110.6pt;z-index:251658241;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">
                <v:textbox style="mso-fit-shape-to-text:t">
                  <w:txbxContent>
                    <w:p w14:paraId="7258A14E" w14:textId="6455CFDD" w:rsidR="00006D11" w:rsidRPr="00006D11" w:rsidRDefault="003A18C4" w:rsidP="00006D11">
                      <w:pPr>
                        <w:rPr>
                          <w:color w:val="7030A0"/>
                        </w:rPr>
                      </w:pPr>
                      <w:r>
                        <w:rPr>
                          <w:color w:val="7030A0"/>
                        </w:rPr>
                        <w:t xml:space="preserve">Ex 1) </w:t>
                      </w:r>
                      <w:r w:rsidR="00006D11" w:rsidRPr="00006D11">
                        <w:rPr>
                          <w:color w:val="7030A0"/>
                        </w:rPr>
                        <w:t>SPS-PUCCH-AN-List-r16</w:t>
                      </w:r>
                    </w:p>
                    <w:p w14:paraId="4D31290B" w14:textId="77777777" w:rsidR="00006D11" w:rsidRPr="00006D11" w:rsidRDefault="00006D11" w:rsidP="00006D11">
                      <w:pPr>
                        <w:rPr>
                          <w:color w:val="7030A0"/>
                        </w:rPr>
                      </w:pPr>
                      <w:r w:rsidRPr="00006D11">
                        <w:rPr>
                          <w:color w:val="7030A0"/>
                        </w:rPr>
                        <w:t>SPSPUCCHANlist-r16 -&gt; SPS-PUCCH</w:t>
                      </w:r>
                      <w:r w:rsidRPr="002753AE">
                        <w:rPr>
                          <w:color w:val="7030A0"/>
                          <w:highlight w:val="yellow"/>
                        </w:rPr>
                        <w:t>-</w:t>
                      </w:r>
                      <w:r w:rsidRPr="00006D11">
                        <w:rPr>
                          <w:color w:val="7030A0"/>
                        </w:rPr>
                        <w:t>AN</w:t>
                      </w:r>
                      <w:r w:rsidRPr="002753AE">
                        <w:rPr>
                          <w:color w:val="7030A0"/>
                          <w:highlight w:val="yellow"/>
                        </w:rPr>
                        <w:t>-</w:t>
                      </w:r>
                      <w:r w:rsidRPr="00006D11">
                        <w:rPr>
                          <w:color w:val="7030A0"/>
                        </w:rPr>
                        <w:t>list-r16 -&gt; SPS-PUCCH-AN-</w:t>
                      </w:r>
                      <w:r w:rsidRPr="00006D11">
                        <w:rPr>
                          <w:color w:val="7030A0"/>
                          <w:highlight w:val="yellow"/>
                        </w:rPr>
                        <w:t>L</w:t>
                      </w:r>
                      <w:r w:rsidRPr="00006D11">
                        <w:rPr>
                          <w:color w:val="7030A0"/>
                        </w:rPr>
                        <w:t xml:space="preserve">ist-r16 -&gt; </w:t>
                      </w:r>
                      <w:r w:rsidRPr="00006D11">
                        <w:rPr>
                          <w:color w:val="7030A0"/>
                          <w:highlight w:val="yellow"/>
                        </w:rPr>
                        <w:t>sps</w:t>
                      </w:r>
                      <w:r w:rsidRPr="00006D11">
                        <w:rPr>
                          <w:color w:val="7030A0"/>
                        </w:rPr>
                        <w:t>-PUCCH-AN-List-r16</w:t>
                      </w:r>
                    </w:p>
                    <w:p w14:paraId="720060A3" w14:textId="77777777" w:rsidR="00006D11" w:rsidRPr="0073016E" w:rsidRDefault="00006D11" w:rsidP="00006D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7030A0"/>
                          <w:sz w:val="16"/>
                          <w:lang w:eastAsia="en-GB"/>
                        </w:rPr>
                      </w:pPr>
                      <w:r w:rsidRPr="0073016E">
                        <w:rPr>
                          <w:rFonts w:ascii="Courier New" w:eastAsia="Times New Roman" w:hAnsi="Courier New"/>
                          <w:color w:val="7030A0"/>
                          <w:sz w:val="16"/>
                          <w:lang w:eastAsia="en-GB"/>
                        </w:rPr>
                        <w:t>-- TAG-SPSPUCCHANLIST-START</w:t>
                      </w:r>
                    </w:p>
                    <w:p w14:paraId="13883EA9" w14:textId="77777777" w:rsidR="00006D11" w:rsidRPr="00006D11" w:rsidRDefault="00006D11" w:rsidP="00006D11">
                      <w:pPr>
                        <w:rPr>
                          <w:color w:val="7030A0"/>
                        </w:rPr>
                      </w:pPr>
                    </w:p>
                    <w:p w14:paraId="6CD88D2B" w14:textId="442295EA" w:rsidR="00006D11" w:rsidRPr="00006D11" w:rsidRDefault="003A18C4" w:rsidP="00006D11">
                      <w:pPr>
                        <w:rPr>
                          <w:color w:val="7030A0"/>
                        </w:rPr>
                      </w:pPr>
                      <w:r>
                        <w:rPr>
                          <w:color w:val="7030A0"/>
                        </w:rPr>
                        <w:t xml:space="preserve">Ex2) </w:t>
                      </w:r>
                      <w:r w:rsidR="00006D11" w:rsidRPr="00006D11">
                        <w:rPr>
                          <w:color w:val="7030A0"/>
                        </w:rPr>
                        <w:t>NZP-CSI-RS-ResourceSetId</w:t>
                      </w:r>
                    </w:p>
                    <w:p w14:paraId="4AAC982A" w14:textId="77777777" w:rsidR="00006D11" w:rsidRPr="00006D11" w:rsidRDefault="00006D11" w:rsidP="00006D11">
                      <w:pPr>
                        <w:rPr>
                          <w:color w:val="7030A0"/>
                        </w:rPr>
                      </w:pPr>
                      <w:r w:rsidRPr="00006D11">
                        <w:rPr>
                          <w:color w:val="7030A0"/>
                        </w:rPr>
                        <w:t>NZPCSIRS</w:t>
                      </w:r>
                      <w:r w:rsidRPr="00006D11">
                        <w:rPr>
                          <w:color w:val="7030A0"/>
                          <w:highlight w:val="yellow"/>
                        </w:rPr>
                        <w:t>R</w:t>
                      </w:r>
                      <w:r w:rsidRPr="00006D11">
                        <w:rPr>
                          <w:color w:val="7030A0"/>
                        </w:rPr>
                        <w:t>esource</w:t>
                      </w:r>
                      <w:r w:rsidRPr="00006D11">
                        <w:rPr>
                          <w:color w:val="7030A0"/>
                          <w:highlight w:val="yellow"/>
                        </w:rPr>
                        <w:t>S</w:t>
                      </w:r>
                      <w:r w:rsidRPr="00006D11">
                        <w:rPr>
                          <w:color w:val="7030A0"/>
                        </w:rPr>
                        <w:t>etId -&gt; NZP</w:t>
                      </w:r>
                      <w:r w:rsidRPr="00006D11">
                        <w:rPr>
                          <w:color w:val="7030A0"/>
                          <w:highlight w:val="yellow"/>
                        </w:rPr>
                        <w:t>-</w:t>
                      </w:r>
                      <w:r w:rsidRPr="00006D11">
                        <w:rPr>
                          <w:color w:val="7030A0"/>
                        </w:rPr>
                        <w:t>CSI</w:t>
                      </w:r>
                      <w:r w:rsidRPr="00006D11">
                        <w:rPr>
                          <w:color w:val="7030A0"/>
                          <w:highlight w:val="yellow"/>
                        </w:rPr>
                        <w:t>-</w:t>
                      </w:r>
                      <w:r w:rsidRPr="00006D11">
                        <w:rPr>
                          <w:color w:val="7030A0"/>
                        </w:rPr>
                        <w:t>RS</w:t>
                      </w:r>
                      <w:r w:rsidRPr="00006D11">
                        <w:rPr>
                          <w:color w:val="7030A0"/>
                          <w:highlight w:val="yellow"/>
                        </w:rPr>
                        <w:t>-</w:t>
                      </w:r>
                      <w:r w:rsidRPr="00006D11">
                        <w:rPr>
                          <w:color w:val="7030A0"/>
                        </w:rPr>
                        <w:t xml:space="preserve">ResourceSetId -&gt; </w:t>
                      </w:r>
                      <w:r w:rsidRPr="00006D11">
                        <w:rPr>
                          <w:color w:val="7030A0"/>
                        </w:rPr>
                        <w:tab/>
                        <w:t>nzp-CSI-RS-ResourceSetId</w:t>
                      </w:r>
                    </w:p>
                    <w:p w14:paraId="5A5672AD" w14:textId="77777777" w:rsidR="00006D11" w:rsidRPr="00D839FF" w:rsidRDefault="00006D11" w:rsidP="00006D11">
                      <w:pPr>
                        <w:pStyle w:val="PL"/>
                        <w:rPr>
                          <w:color w:val="808080"/>
                        </w:rPr>
                      </w:pPr>
                      <w:r w:rsidRPr="00D839FF">
                        <w:rPr>
                          <w:color w:val="808080"/>
                        </w:rPr>
                        <w:t>-- TAG-NZPCSIRSRESOURCESETID-START</w:t>
                      </w:r>
                    </w:p>
                  </w:txbxContent>
                </v:textbox>
                <w10:wrap type="square"/>
              </v:shape>
            </w:pict>
          </mc:Fallback>
        </mc:AlternateContent>
      </w:r>
    </w:p>
    <w:p w14:paraId="70534EC3" w14:textId="02D0ABC2" w:rsidR="00006D11" w:rsidRDefault="00006D11" w:rsidP="00006D11">
      <w:bookmarkStart w:id="4" w:name="_Toc157043390"/>
      <w:bookmarkStart w:id="5" w:name="_Toc157044748"/>
    </w:p>
    <w:p w14:paraId="30562F90" w14:textId="0BFA7545" w:rsidR="00006D11" w:rsidRDefault="00006D11" w:rsidP="00006D11"/>
    <w:p w14:paraId="10352BDF" w14:textId="52498566" w:rsidR="00006D11" w:rsidRDefault="00006D11" w:rsidP="00006D11"/>
    <w:p w14:paraId="134ED984" w14:textId="2BB7F680" w:rsidR="00006D11" w:rsidRDefault="00006D11" w:rsidP="00006D11"/>
    <w:p w14:paraId="735AC0FD" w14:textId="08E6DB64" w:rsidR="00006D11" w:rsidRDefault="00006D11" w:rsidP="00006D11"/>
    <w:p w14:paraId="2AA3D0F6" w14:textId="77777777" w:rsidR="00006D11" w:rsidRDefault="00006D11" w:rsidP="00006D11"/>
    <w:p w14:paraId="679DE280" w14:textId="4FC86490" w:rsidR="002753AE" w:rsidRDefault="002753AE" w:rsidP="00006D11"/>
    <w:p w14:paraId="6310E195" w14:textId="28376392" w:rsidR="000211B2" w:rsidRDefault="000211B2" w:rsidP="000211B2">
      <w:pPr>
        <w:pStyle w:val="ListParagraph"/>
        <w:numPr>
          <w:ilvl w:val="1"/>
          <w:numId w:val="40"/>
        </w:numPr>
      </w:pPr>
      <w:r>
        <w:t xml:space="preserve">Can use </w:t>
      </w:r>
      <w:hyperlink r:id="rId11" w:history="1">
        <w:r w:rsidRPr="000211B2">
          <w:rPr>
            <w:rStyle w:val="Hyperlink"/>
          </w:rPr>
          <w:t>R2-2502440</w:t>
        </w:r>
      </w:hyperlink>
      <w:r>
        <w:t xml:space="preserve"> “</w:t>
      </w:r>
      <w:r>
        <w:t>R19 ASN.1 identifier naming conventions and check list</w:t>
      </w:r>
      <w:r>
        <w:t>” (</w:t>
      </w:r>
      <w:r>
        <w:t>Huawei, HiSilicon</w:t>
      </w:r>
      <w:r>
        <w:t xml:space="preserve">) </w:t>
      </w:r>
    </w:p>
    <w:p w14:paraId="69080166" w14:textId="04F26B74" w:rsidR="002753AE" w:rsidRDefault="002753AE" w:rsidP="008A025D">
      <w:pPr>
        <w:pStyle w:val="ListParagraph"/>
        <w:numPr>
          <w:ilvl w:val="0"/>
          <w:numId w:val="40"/>
        </w:numPr>
      </w:pPr>
      <w:r>
        <w:lastRenderedPageBreak/>
        <w:t>There are many naming mistakes (not respecting Guidelines) in RRC from Rel-15/16/17/18. We leave them in Rel-19, and reuse existing names where needed (for consistency between releases and other specs).</w:t>
      </w:r>
    </w:p>
    <w:p w14:paraId="7942CDF3" w14:textId="03813869" w:rsidR="00060D82" w:rsidRDefault="00060D82" w:rsidP="008A025D">
      <w:pPr>
        <w:pStyle w:val="ListParagraph"/>
        <w:numPr>
          <w:ilvl w:val="0"/>
          <w:numId w:val="40"/>
        </w:numPr>
      </w:pPr>
      <w:r>
        <w:t xml:space="preserve">Ensure field/IE names are consistent </w:t>
      </w:r>
      <w:r w:rsidR="00997896">
        <w:t>through</w:t>
      </w:r>
      <w:r w:rsidR="00BF6AB7">
        <w:t>ou</w:t>
      </w:r>
      <w:r w:rsidR="00997896">
        <w:t>t the specs (and in other specs)</w:t>
      </w:r>
    </w:p>
    <w:p w14:paraId="0D6C59E1" w14:textId="4BEBAA47" w:rsidR="00997896" w:rsidRDefault="00997896" w:rsidP="008A025D">
      <w:pPr>
        <w:pStyle w:val="ListParagraph"/>
        <w:numPr>
          <w:ilvl w:val="1"/>
          <w:numId w:val="41"/>
        </w:numPr>
      </w:pPr>
      <w:r>
        <w:t>RAN2 will provide final ASN.1 names to RAN1/RAN4 parameter lists at the end of Rel-19.</w:t>
      </w:r>
    </w:p>
    <w:p w14:paraId="758A80C4" w14:textId="4FE63BE3" w:rsidR="00997896" w:rsidRDefault="00997896" w:rsidP="00997896">
      <w:pPr>
        <w:pStyle w:val="ListParagraph"/>
        <w:ind w:left="1440"/>
      </w:pPr>
    </w:p>
    <w:p w14:paraId="3F356799" w14:textId="15631D7A" w:rsidR="00B17EE5" w:rsidRDefault="00B17EE5" w:rsidP="00B17EE5">
      <w:pPr>
        <w:pStyle w:val="Heading3"/>
      </w:pPr>
      <w:r>
        <w:t>Guidelines on ASN.1</w:t>
      </w:r>
    </w:p>
    <w:p w14:paraId="742248B4" w14:textId="6CACB314" w:rsidR="00E668D0" w:rsidRDefault="00E668D0" w:rsidP="008A025D">
      <w:pPr>
        <w:pStyle w:val="ListParagraph"/>
        <w:numPr>
          <w:ilvl w:val="0"/>
          <w:numId w:val="42"/>
        </w:numPr>
      </w:pPr>
      <w:r>
        <w:rPr>
          <w:noProof/>
        </w:rPr>
        <mc:AlternateContent>
          <mc:Choice Requires="wps">
            <w:drawing>
              <wp:anchor distT="45720" distB="45720" distL="114300" distR="114300" simplePos="0" relativeHeight="251660289" behindDoc="0" locked="0" layoutInCell="1" allowOverlap="1" wp14:anchorId="387D61BB" wp14:editId="6B126554">
                <wp:simplePos x="0" y="0"/>
                <wp:positionH relativeFrom="margin">
                  <wp:align>center</wp:align>
                </wp:positionH>
                <wp:positionV relativeFrom="paragraph">
                  <wp:posOffset>312707</wp:posOffset>
                </wp:positionV>
                <wp:extent cx="5475605" cy="1404620"/>
                <wp:effectExtent l="0" t="0" r="10795" b="26035"/>
                <wp:wrapSquare wrapText="bothSides"/>
                <wp:docPr id="19719505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75605" cy="1404620"/>
                        </a:xfrm>
                        <a:prstGeom prst="rect">
                          <a:avLst/>
                        </a:prstGeom>
                        <a:solidFill>
                          <a:srgbClr val="FFFFFF"/>
                        </a:solidFill>
                        <a:ln w="9525">
                          <a:solidFill>
                            <a:srgbClr val="000000"/>
                          </a:solidFill>
                          <a:miter lim="800000"/>
                          <a:headEnd/>
                          <a:tailEnd/>
                        </a:ln>
                      </wps:spPr>
                      <wps:txbx>
                        <w:txbxContent>
                          <w:p w14:paraId="5A4B66E2" w14:textId="22DDD5C8" w:rsidR="00E668D0" w:rsidRDefault="00E668D0" w:rsidP="00E668D0">
                            <w:pPr>
                              <w:pStyle w:val="PL"/>
                              <w:rPr>
                                <w:color w:val="808080"/>
                                <w:lang w:val="en-US"/>
                              </w:rPr>
                            </w:pPr>
                          </w:p>
                          <w:p w14:paraId="126578E0" w14:textId="77777777" w:rsidR="00E668D0" w:rsidRPr="00E668D0" w:rsidRDefault="00E668D0" w:rsidP="00E668D0">
                            <w:pPr>
                              <w:pStyle w:val="PL"/>
                              <w:rPr>
                                <w:color w:val="C00000"/>
                                <w:lang w:val="en-US"/>
                              </w:rPr>
                            </w:pPr>
                          </w:p>
                          <w:p w14:paraId="55B223A3" w14:textId="26FF2400" w:rsidR="00E668D0" w:rsidRPr="00E668D0" w:rsidRDefault="00E668D0" w:rsidP="00E668D0">
                            <w:pPr>
                              <w:pStyle w:val="PL"/>
                              <w:rPr>
                                <w:color w:val="C00000"/>
                                <w:lang w:val="en-US"/>
                              </w:rPr>
                            </w:pPr>
                            <w:r w:rsidRPr="00E668D0">
                              <w:rPr>
                                <w:color w:val="C00000"/>
                                <w:lang w:val="en-US"/>
                              </w:rPr>
                              <w:t>newDraftField-r19              ENUMERATED {ffs};</w:t>
                            </w:r>
                          </w:p>
                          <w:p w14:paraId="1B3E4F5F" w14:textId="77777777" w:rsidR="00E668D0" w:rsidRPr="00E668D0" w:rsidRDefault="00E668D0" w:rsidP="00E668D0">
                            <w:pPr>
                              <w:pStyle w:val="PL"/>
                              <w:rPr>
                                <w:color w:val="C00000"/>
                                <w:lang w:val="en-US"/>
                              </w:rPr>
                            </w:pPr>
                          </w:p>
                          <w:p w14:paraId="3AC21B1A" w14:textId="77777777" w:rsidR="00E668D0" w:rsidRPr="00E668D0" w:rsidRDefault="00E668D0" w:rsidP="00E668D0">
                            <w:pPr>
                              <w:pStyle w:val="PL"/>
                              <w:rPr>
                                <w:color w:val="C00000"/>
                                <w:lang w:val="en-US"/>
                              </w:rPr>
                            </w:pPr>
                          </w:p>
                          <w:p w14:paraId="02A3AF46" w14:textId="746B53BE" w:rsidR="00E668D0" w:rsidRPr="00E668D0" w:rsidRDefault="00E668D0" w:rsidP="00E668D0">
                            <w:pPr>
                              <w:pStyle w:val="PL"/>
                              <w:rPr>
                                <w:color w:val="C00000"/>
                              </w:rPr>
                            </w:pPr>
                            <w:r w:rsidRPr="00E668D0">
                              <w:rPr>
                                <w:color w:val="C00000"/>
                              </w:rPr>
                              <w:t>newList-r19                     SEQUENCE (SIZE (1..maxSizeFFS)) OF  NewId;</w:t>
                            </w:r>
                          </w:p>
                          <w:p w14:paraId="321F998F" w14:textId="77777777" w:rsidR="00E668D0" w:rsidRPr="00E668D0" w:rsidRDefault="00E668D0" w:rsidP="00E668D0">
                            <w:pPr>
                              <w:pStyle w:val="PL"/>
                              <w:rPr>
                                <w:color w:val="C00000"/>
                              </w:rPr>
                            </w:pPr>
                          </w:p>
                          <w:p w14:paraId="388E4773" w14:textId="568F959F" w:rsidR="00E668D0" w:rsidRPr="00E668D0" w:rsidRDefault="00E668D0" w:rsidP="00E668D0">
                            <w:pPr>
                              <w:pStyle w:val="PL"/>
                              <w:rPr>
                                <w:color w:val="C00000"/>
                              </w:rPr>
                            </w:pPr>
                            <w:r w:rsidRPr="00E668D0">
                              <w:rPr>
                                <w:color w:val="C00000"/>
                              </w:rPr>
                              <w:t>maxSizeFFS = 9999;</w:t>
                            </w:r>
                          </w:p>
                          <w:p w14:paraId="5FD21D38" w14:textId="77777777" w:rsidR="00E668D0" w:rsidRPr="00E668D0" w:rsidRDefault="00E668D0" w:rsidP="00E668D0">
                            <w:pPr>
                              <w:pStyle w:val="PL"/>
                              <w:rPr>
                                <w:color w:val="808080"/>
                                <w:lang w:val="en-US"/>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87D61BB" id="_x0000_s1028" type="#_x0000_t202" style="position:absolute;left:0;text-align:left;margin-left:0;margin-top:24.6pt;width:431.15pt;height:110.6pt;z-index:251660289;visibility:visible;mso-wrap-style:square;mso-width-percent:0;mso-height-percent:200;mso-wrap-distance-left:9pt;mso-wrap-distance-top:3.6pt;mso-wrap-distance-right:9pt;mso-wrap-distance-bottom:3.6pt;mso-position-horizontal:center;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">
                <v:textbox style="mso-fit-shape-to-text:t">
                  <w:txbxContent>
                    <w:p w14:paraId="5A4B66E2" w14:textId="22DDD5C8" w:rsidR="00E668D0" w:rsidRDefault="00E668D0" w:rsidP="00E668D0">
                      <w:pPr>
                        <w:pStyle w:val="PL"/>
                        <w:rPr>
                          <w:color w:val="808080"/>
                          <w:lang w:val="en-US"/>
                        </w:rPr>
                      </w:pPr>
                    </w:p>
                    <w:p w14:paraId="126578E0" w14:textId="77777777" w:rsidR="00E668D0" w:rsidRPr="00E668D0" w:rsidRDefault="00E668D0" w:rsidP="00E668D0">
                      <w:pPr>
                        <w:pStyle w:val="PL"/>
                        <w:rPr>
                          <w:color w:val="C00000"/>
                          <w:lang w:val="en-US"/>
                        </w:rPr>
                      </w:pPr>
                    </w:p>
                    <w:p w14:paraId="55B223A3" w14:textId="26FF2400" w:rsidR="00E668D0" w:rsidRPr="00E668D0" w:rsidRDefault="00E668D0" w:rsidP="00E668D0">
                      <w:pPr>
                        <w:pStyle w:val="PL"/>
                        <w:rPr>
                          <w:color w:val="C00000"/>
                          <w:lang w:val="en-US"/>
                        </w:rPr>
                      </w:pPr>
                      <w:r w:rsidRPr="00E668D0">
                        <w:rPr>
                          <w:color w:val="C00000"/>
                          <w:lang w:val="en-US"/>
                        </w:rPr>
                        <w:t>newDraftField-r19              ENUMERATED {ffs};</w:t>
                      </w:r>
                    </w:p>
                    <w:p w14:paraId="1B3E4F5F" w14:textId="77777777" w:rsidR="00E668D0" w:rsidRPr="00E668D0" w:rsidRDefault="00E668D0" w:rsidP="00E668D0">
                      <w:pPr>
                        <w:pStyle w:val="PL"/>
                        <w:rPr>
                          <w:color w:val="C00000"/>
                          <w:lang w:val="en-US"/>
                        </w:rPr>
                      </w:pPr>
                    </w:p>
                    <w:p w14:paraId="3AC21B1A" w14:textId="77777777" w:rsidR="00E668D0" w:rsidRPr="00E668D0" w:rsidRDefault="00E668D0" w:rsidP="00E668D0">
                      <w:pPr>
                        <w:pStyle w:val="PL"/>
                        <w:rPr>
                          <w:color w:val="C00000"/>
                          <w:lang w:val="en-US"/>
                        </w:rPr>
                      </w:pPr>
                    </w:p>
                    <w:p w14:paraId="02A3AF46" w14:textId="746B53BE" w:rsidR="00E668D0" w:rsidRPr="00E668D0" w:rsidRDefault="00E668D0" w:rsidP="00E668D0">
                      <w:pPr>
                        <w:pStyle w:val="PL"/>
                        <w:rPr>
                          <w:color w:val="C00000"/>
                        </w:rPr>
                      </w:pPr>
                      <w:r w:rsidRPr="00E668D0">
                        <w:rPr>
                          <w:color w:val="C00000"/>
                        </w:rPr>
                        <w:t>newList-r19                     SEQUENCE (SIZE (1..maxSizeFFS)) OF  NewId;</w:t>
                      </w:r>
                    </w:p>
                    <w:p w14:paraId="321F998F" w14:textId="77777777" w:rsidR="00E668D0" w:rsidRPr="00E668D0" w:rsidRDefault="00E668D0" w:rsidP="00E668D0">
                      <w:pPr>
                        <w:pStyle w:val="PL"/>
                        <w:rPr>
                          <w:color w:val="C00000"/>
                        </w:rPr>
                      </w:pPr>
                    </w:p>
                    <w:p w14:paraId="388E4773" w14:textId="568F959F" w:rsidR="00E668D0" w:rsidRPr="00E668D0" w:rsidRDefault="00E668D0" w:rsidP="00E668D0">
                      <w:pPr>
                        <w:pStyle w:val="PL"/>
                        <w:rPr>
                          <w:color w:val="C00000"/>
                        </w:rPr>
                      </w:pPr>
                      <w:r w:rsidRPr="00E668D0">
                        <w:rPr>
                          <w:color w:val="C00000"/>
                        </w:rPr>
                        <w:t>maxSizeFFS = 9999;</w:t>
                      </w:r>
                    </w:p>
                    <w:p w14:paraId="5FD21D38" w14:textId="77777777" w:rsidR="00E668D0" w:rsidRPr="00E668D0" w:rsidRDefault="00E668D0" w:rsidP="00E668D0">
                      <w:pPr>
                        <w:pStyle w:val="PL"/>
                        <w:rPr>
                          <w:color w:val="808080"/>
                          <w:lang w:val="en-US"/>
                        </w:rPr>
                      </w:pPr>
                    </w:p>
                  </w:txbxContent>
                </v:textbox>
                <w10:wrap type="square" anchorx="margin"/>
              </v:shape>
            </w:pict>
          </mc:Fallback>
        </mc:AlternateContent>
      </w:r>
      <w:r>
        <w:t>Can use these in draft ASN.1, to pass ASN.1 syntax check</w:t>
      </w:r>
      <w:r w:rsidR="00801BF2">
        <w:t>:</w:t>
      </w:r>
    </w:p>
    <w:p w14:paraId="0FFA80FE" w14:textId="77777777" w:rsidR="00E668D0" w:rsidRDefault="00E668D0" w:rsidP="00E668D0">
      <w:pPr>
        <w:pStyle w:val="ListParagraph"/>
      </w:pPr>
    </w:p>
    <w:p w14:paraId="6CC57AFA" w14:textId="50790232" w:rsidR="00E668D0" w:rsidRPr="00801BF2" w:rsidRDefault="00132015" w:rsidP="008A025D">
      <w:pPr>
        <w:pStyle w:val="ListParagraph"/>
        <w:numPr>
          <w:ilvl w:val="0"/>
          <w:numId w:val="42"/>
        </w:numPr>
        <w:rPr>
          <w:b/>
          <w:bCs/>
        </w:rPr>
      </w:pPr>
      <w:r w:rsidRPr="00801BF2">
        <w:rPr>
          <w:b/>
          <w:bCs/>
        </w:rPr>
        <w:t>RAN2 is allowed to deviate from structures and names imposed by e.g. the RAN1/4 Parameter lists and Feature lists, if/where appropriate.</w:t>
      </w:r>
    </w:p>
    <w:p w14:paraId="6719F31E" w14:textId="00070873" w:rsidR="009F5E01" w:rsidRDefault="009F5E01" w:rsidP="008A025D">
      <w:pPr>
        <w:pStyle w:val="ListParagraph"/>
        <w:numPr>
          <w:ilvl w:val="0"/>
          <w:numId w:val="42"/>
        </w:numPr>
      </w:pPr>
      <w:r>
        <w:t>Default values (</w:t>
      </w:r>
      <w:r w:rsidR="00801BF2">
        <w:t>in case</w:t>
      </w:r>
      <w:r>
        <w:t xml:space="preserve"> </w:t>
      </w:r>
      <w:r w:rsidR="001D0825">
        <w:t xml:space="preserve">an </w:t>
      </w:r>
      <w:r>
        <w:t>optional field is absent</w:t>
      </w:r>
      <w:r w:rsidR="00801BF2">
        <w:t xml:space="preserve"> in the message)</w:t>
      </w:r>
    </w:p>
    <w:p w14:paraId="1653FD56" w14:textId="2AFCB52F" w:rsidR="009F5E01" w:rsidRDefault="009F5E01" w:rsidP="008A025D">
      <w:pPr>
        <w:pStyle w:val="ListParagraph"/>
        <w:numPr>
          <w:ilvl w:val="1"/>
          <w:numId w:val="42"/>
        </w:numPr>
      </w:pPr>
      <w:r>
        <w:t>Use DEFAULT</w:t>
      </w:r>
    </w:p>
    <w:p w14:paraId="5979EE52" w14:textId="678BC786" w:rsidR="009F5E01" w:rsidRDefault="009F5E01" w:rsidP="008A025D">
      <w:pPr>
        <w:pStyle w:val="ListParagraph"/>
        <w:numPr>
          <w:ilvl w:val="1"/>
          <w:numId w:val="42"/>
        </w:numPr>
      </w:pPr>
      <w:r>
        <w:t xml:space="preserve">Often not really motivated </w:t>
      </w:r>
      <w:r w:rsidR="008A025D">
        <w:t xml:space="preserve">to use default values </w:t>
      </w:r>
      <w:r w:rsidR="00801BF2">
        <w:t>for the sake of</w:t>
      </w:r>
      <w:r>
        <w:t xml:space="preserve"> saving in signalling size</w:t>
      </w:r>
    </w:p>
    <w:p w14:paraId="1D502811" w14:textId="233F273D" w:rsidR="009F5E01" w:rsidRDefault="009F5E01" w:rsidP="008A025D">
      <w:pPr>
        <w:pStyle w:val="ListParagraph"/>
        <w:numPr>
          <w:ilvl w:val="2"/>
          <w:numId w:val="42"/>
        </w:numPr>
      </w:pPr>
      <w:r>
        <w:t>Better to require Nw to configure the field (Use Need R instead of Need S)</w:t>
      </w:r>
    </w:p>
    <w:p w14:paraId="1E9C7FEB" w14:textId="77777777" w:rsidR="00801BF2" w:rsidRDefault="00801BF2" w:rsidP="00801BF2">
      <w:pPr>
        <w:pStyle w:val="ListParagraph"/>
        <w:numPr>
          <w:ilvl w:val="0"/>
          <w:numId w:val="42"/>
        </w:numPr>
      </w:pPr>
      <w:r>
        <w:t>No need to ensure the ASN.1 colouring is respected.</w:t>
      </w:r>
    </w:p>
    <w:p w14:paraId="74E42EF6" w14:textId="77777777" w:rsidR="00801BF2" w:rsidRDefault="00801BF2" w:rsidP="00801BF2">
      <w:pPr>
        <w:pStyle w:val="ListParagraph"/>
        <w:numPr>
          <w:ilvl w:val="1"/>
          <w:numId w:val="42"/>
        </w:numPr>
      </w:pPr>
      <w:r>
        <w:t>ASN.1 colouring is made for full spec before submission.</w:t>
      </w:r>
    </w:p>
    <w:p w14:paraId="39D0E98C" w14:textId="77777777" w:rsidR="00801BF2" w:rsidRDefault="00801BF2" w:rsidP="008A025D">
      <w:pPr>
        <w:pStyle w:val="ListParagraph"/>
        <w:numPr>
          <w:ilvl w:val="2"/>
          <w:numId w:val="42"/>
        </w:numPr>
      </w:pPr>
    </w:p>
    <w:p w14:paraId="0AB5863F" w14:textId="77777777" w:rsidR="00132015" w:rsidRPr="00E668D0" w:rsidRDefault="00132015" w:rsidP="00132015">
      <w:pPr>
        <w:pStyle w:val="ListParagraph"/>
      </w:pPr>
    </w:p>
    <w:p w14:paraId="7D130996" w14:textId="0A2733AA" w:rsidR="00517CBE" w:rsidRDefault="00517CBE" w:rsidP="00517CBE">
      <w:pPr>
        <w:pStyle w:val="Heading3"/>
      </w:pPr>
      <w:r w:rsidRPr="00FB5DE9">
        <w:t>Use of -v</w:t>
      </w:r>
      <w:r w:rsidR="0078226B">
        <w:t>19</w:t>
      </w:r>
      <w:r w:rsidRPr="00FB5DE9">
        <w:t>xy and -r</w:t>
      </w:r>
      <w:r w:rsidR="0078226B">
        <w:t>19</w:t>
      </w:r>
      <w:r w:rsidRPr="00FB5DE9">
        <w:t xml:space="preserve"> tags</w:t>
      </w:r>
      <w:bookmarkEnd w:id="4"/>
      <w:bookmarkEnd w:id="5"/>
    </w:p>
    <w:p w14:paraId="63CF96C9" w14:textId="3965E23E" w:rsidR="00517CBE" w:rsidRDefault="00517CBE" w:rsidP="00517CBE">
      <w:r w:rsidRPr="0095250E">
        <w:t>A suffix of the form "</w:t>
      </w:r>
      <w:r w:rsidRPr="0095250E">
        <w:noBreakHyphen/>
        <w:t>r</w:t>
      </w:r>
      <w:r w:rsidR="0078226B">
        <w:t>19</w:t>
      </w:r>
      <w:r w:rsidRPr="0095250E">
        <w:t xml:space="preserve">" is used for ASN.1 fields or </w:t>
      </w:r>
      <w:r>
        <w:t>IEs</w:t>
      </w:r>
      <w:r w:rsidRPr="0095250E">
        <w:t xml:space="preserve"> </w:t>
      </w:r>
      <w:r>
        <w:t>that are</w:t>
      </w:r>
    </w:p>
    <w:p w14:paraId="2DD875F6" w14:textId="72B38895" w:rsidR="00517CBE" w:rsidRDefault="00517CBE" w:rsidP="00517CBE">
      <w:pPr>
        <w:pStyle w:val="ListParagraph"/>
        <w:numPr>
          <w:ilvl w:val="0"/>
          <w:numId w:val="28"/>
        </w:numPr>
      </w:pPr>
      <w:r w:rsidRPr="0095250E">
        <w:t xml:space="preserve">introduced </w:t>
      </w:r>
      <w:r>
        <w:t xml:space="preserve">as </w:t>
      </w:r>
      <w:r w:rsidRPr="00517CBE">
        <w:rPr>
          <w:b/>
          <w:bCs/>
        </w:rPr>
        <w:t>new</w:t>
      </w:r>
      <w:r>
        <w:t xml:space="preserve"> </w:t>
      </w:r>
      <w:r w:rsidRPr="0095250E">
        <w:t xml:space="preserve">in </w:t>
      </w:r>
      <w:r>
        <w:t xml:space="preserve">release </w:t>
      </w:r>
      <w:r w:rsidR="0078226B">
        <w:t>Rel-19</w:t>
      </w:r>
      <w:r>
        <w:t xml:space="preserve"> (there no earlier version of the field/IE)</w:t>
      </w:r>
    </w:p>
    <w:p w14:paraId="64322925" w14:textId="294C5767" w:rsidR="00517CBE" w:rsidRDefault="00517CBE" w:rsidP="00517CBE">
      <w:pPr>
        <w:pStyle w:val="ListParagraph"/>
        <w:numPr>
          <w:ilvl w:val="0"/>
          <w:numId w:val="28"/>
        </w:numPr>
      </w:pPr>
      <w:r w:rsidRPr="00517CBE">
        <w:rPr>
          <w:b/>
          <w:bCs/>
        </w:rPr>
        <w:t>replacing</w:t>
      </w:r>
      <w:r>
        <w:t xml:space="preserve"> field/IE introduced in a previous release.</w:t>
      </w:r>
      <w:r>
        <w:br/>
      </w:r>
    </w:p>
    <w:p w14:paraId="42A57E9C" w14:textId="526C7F74" w:rsidR="0078226B" w:rsidRDefault="00517CBE" w:rsidP="00517CBE">
      <w:r w:rsidRPr="0095250E">
        <w:t>A suffix of the form "</w:t>
      </w:r>
      <w:r w:rsidRPr="0095250E">
        <w:noBreakHyphen/>
      </w:r>
      <w:r w:rsidR="0078226B">
        <w:t>v19xy</w:t>
      </w:r>
      <w:r w:rsidRPr="0095250E">
        <w:t xml:space="preserve">" is used for ASN.1 fields or types that are an </w:t>
      </w:r>
      <w:r w:rsidRPr="00475D36">
        <w:rPr>
          <w:b/>
          <w:bCs/>
        </w:rPr>
        <w:t>extension</w:t>
      </w:r>
      <w:r w:rsidRPr="0095250E">
        <w:t xml:space="preserve"> of a corresponding earlier field or </w:t>
      </w:r>
      <w:r>
        <w:t>IE.</w:t>
      </w:r>
      <w:r w:rsidRPr="0095250E">
        <w:t xml:space="preserve"> </w:t>
      </w:r>
    </w:p>
    <w:p w14:paraId="7BD05F62" w14:textId="59341233" w:rsidR="00F13A54" w:rsidRDefault="0078226B" w:rsidP="0078226B">
      <w:r>
        <w:t>Do not use the tags in procedure text or field description texts unless needed</w:t>
      </w:r>
      <w:r w:rsidR="001D0825">
        <w:t xml:space="preserve"> (</w:t>
      </w:r>
      <w:r>
        <w:t>to differentiate between versions</w:t>
      </w:r>
      <w:r w:rsidR="001D0825">
        <w:t xml:space="preserve"> of the field)</w:t>
      </w:r>
      <w:r w:rsidR="00D87C31">
        <w:t>.</w:t>
      </w:r>
    </w:p>
    <w:p w14:paraId="26AD1807" w14:textId="10D96214" w:rsidR="00E63585" w:rsidRDefault="00E63585">
      <w:pPr>
        <w:overflowPunct/>
        <w:autoSpaceDE/>
        <w:autoSpaceDN/>
        <w:adjustRightInd/>
        <w:spacing w:after="0"/>
        <w:textAlignment w:val="auto"/>
      </w:pPr>
      <w:r>
        <w:br w:type="page"/>
      </w:r>
    </w:p>
    <w:p w14:paraId="7E94465E" w14:textId="77777777" w:rsidR="00D87C31" w:rsidRDefault="00D87C31" w:rsidP="0078226B"/>
    <w:p w14:paraId="67B11CE4" w14:textId="77777777" w:rsidR="008A025D" w:rsidRPr="0095250E" w:rsidRDefault="008A025D" w:rsidP="008A025D">
      <w:pPr>
        <w:pStyle w:val="Heading3"/>
      </w:pPr>
      <w:bookmarkStart w:id="6" w:name="_Toc157043387"/>
      <w:bookmarkStart w:id="7" w:name="_Toc157044745"/>
      <w:bookmarkStart w:id="8" w:name="_Toc60777679"/>
      <w:bookmarkStart w:id="9" w:name="_Toc156130997"/>
      <w:bookmarkStart w:id="10" w:name="_Toc157043383"/>
      <w:bookmarkStart w:id="11" w:name="_Toc157044741"/>
      <w:r>
        <w:t>N</w:t>
      </w:r>
      <w:r w:rsidRPr="0095250E">
        <w:t>eed codes</w:t>
      </w:r>
      <w:bookmarkEnd w:id="8"/>
      <w:bookmarkEnd w:id="9"/>
      <w:bookmarkEnd w:id="10"/>
      <w:bookmarkEnd w:id="11"/>
    </w:p>
    <w:p w14:paraId="4A08EB09" w14:textId="77777777" w:rsidR="00C41A5C" w:rsidRDefault="00C41A5C" w:rsidP="008A025D">
      <w:pPr>
        <w:pStyle w:val="ListParagraph"/>
        <w:numPr>
          <w:ilvl w:val="0"/>
          <w:numId w:val="43"/>
        </w:numPr>
      </w:pPr>
      <w:r w:rsidRPr="002F0C16">
        <w:t xml:space="preserve">The Need codes and Conditions are comments in the ASN.1 </w:t>
      </w:r>
      <w:r>
        <w:t xml:space="preserve">(--) </w:t>
      </w:r>
      <w:r w:rsidRPr="002F0C16">
        <w:t>and not part of the ASN.1 itself.</w:t>
      </w:r>
    </w:p>
    <w:p w14:paraId="4AAE8B5A" w14:textId="7E63C07E" w:rsidR="008A025D" w:rsidRDefault="00C41A5C" w:rsidP="008A025D">
      <w:pPr>
        <w:pStyle w:val="ListParagraph"/>
        <w:numPr>
          <w:ilvl w:val="0"/>
          <w:numId w:val="43"/>
        </w:numPr>
      </w:pPr>
      <w:r>
        <w:t xml:space="preserve">The purpose is </w:t>
      </w:r>
      <w:r w:rsidR="008A025D">
        <w:t xml:space="preserve">to avoid to </w:t>
      </w:r>
    </w:p>
    <w:p w14:paraId="60DD3788" w14:textId="77777777" w:rsidR="008A025D" w:rsidRDefault="00C41A5C" w:rsidP="008A025D">
      <w:pPr>
        <w:pStyle w:val="ListParagraph"/>
        <w:numPr>
          <w:ilvl w:val="1"/>
          <w:numId w:val="43"/>
        </w:numPr>
      </w:pPr>
      <w:r>
        <w:t>to shorten field description</w:t>
      </w:r>
      <w:r w:rsidR="008A025D">
        <w:t xml:space="preserve"> text,</w:t>
      </w:r>
      <w:r>
        <w:t xml:space="preserve"> and </w:t>
      </w:r>
    </w:p>
    <w:p w14:paraId="532DA54A" w14:textId="6A9CF4A3" w:rsidR="00C41A5C" w:rsidRDefault="00C41A5C" w:rsidP="008A025D">
      <w:pPr>
        <w:pStyle w:val="ListParagraph"/>
        <w:numPr>
          <w:ilvl w:val="1"/>
          <w:numId w:val="43"/>
        </w:numPr>
      </w:pPr>
      <w:r>
        <w:t>unify descriptive texts</w:t>
      </w:r>
      <w:r w:rsidR="008A025D">
        <w:t xml:space="preserve"> (use similar wording everywhere)</w:t>
      </w:r>
      <w:r>
        <w:t>.</w:t>
      </w:r>
    </w:p>
    <w:p w14:paraId="192AECBD" w14:textId="646493BF" w:rsidR="00C41A5C" w:rsidRDefault="00C41A5C" w:rsidP="008A025D">
      <w:pPr>
        <w:pStyle w:val="ListParagraph"/>
        <w:numPr>
          <w:ilvl w:val="0"/>
          <w:numId w:val="43"/>
        </w:numPr>
      </w:pPr>
      <w:r>
        <w:t>They are used in downlink signalling only.</w:t>
      </w:r>
      <w:r w:rsidR="008A025D">
        <w:br/>
      </w:r>
    </w:p>
    <w:p w14:paraId="1EC8D4DF" w14:textId="77777777" w:rsidR="00C41A5C" w:rsidRPr="0095250E" w:rsidRDefault="00C41A5C" w:rsidP="00C41A5C">
      <w:pPr>
        <w:pStyle w:val="PL"/>
      </w:pPr>
      <w:r w:rsidRPr="0095250E">
        <w:t xml:space="preserve">ServingCellConfig ::=               </w:t>
      </w:r>
      <w:r w:rsidRPr="0095250E">
        <w:rPr>
          <w:color w:val="993366"/>
        </w:rPr>
        <w:t>SEQUENCE</w:t>
      </w:r>
      <w:r w:rsidRPr="0095250E">
        <w:t xml:space="preserve"> {</w:t>
      </w:r>
    </w:p>
    <w:p w14:paraId="199B2A0F" w14:textId="77777777" w:rsidR="00C41A5C" w:rsidRDefault="00C41A5C" w:rsidP="00C41A5C">
      <w:pPr>
        <w:pStyle w:val="PL"/>
      </w:pPr>
      <w:r w:rsidRPr="0095250E">
        <w:t xml:space="preserve">    tdd-UL-DL-ConfigurationDedicated    TDD-UL-DL-ConfigDedicated</w:t>
      </w:r>
    </w:p>
    <w:p w14:paraId="70A93A04" w14:textId="77777777" w:rsidR="00C41A5C" w:rsidRPr="0095250E" w:rsidRDefault="00C41A5C" w:rsidP="00C41A5C">
      <w:pPr>
        <w:pStyle w:val="PL"/>
        <w:rPr>
          <w:color w:val="808080"/>
        </w:rPr>
      </w:pPr>
      <w:r w:rsidRPr="0095250E">
        <w:t xml:space="preserve">                                                </w:t>
      </w:r>
      <w:r w:rsidRPr="0095250E">
        <w:rPr>
          <w:color w:val="993366"/>
        </w:rPr>
        <w:t>OPTIONAL</w:t>
      </w:r>
      <w:r w:rsidRPr="0095250E">
        <w:t xml:space="preserve">,   </w:t>
      </w:r>
      <w:r w:rsidRPr="0095250E">
        <w:rPr>
          <w:color w:val="808080"/>
        </w:rPr>
        <w:t>-- Cond TDD</w:t>
      </w:r>
    </w:p>
    <w:p w14:paraId="2723B0FA" w14:textId="77777777" w:rsidR="00C41A5C" w:rsidRDefault="00C41A5C" w:rsidP="00C41A5C">
      <w:pPr>
        <w:pStyle w:val="PL"/>
      </w:pPr>
      <w:r w:rsidRPr="0095250E">
        <w:t xml:space="preserve">    initialDownlinkBWP                  BWP-DownlinkDedicated</w:t>
      </w:r>
    </w:p>
    <w:p w14:paraId="1F4934AC" w14:textId="77777777" w:rsidR="00C41A5C" w:rsidRPr="0095250E" w:rsidRDefault="00C41A5C" w:rsidP="00C41A5C">
      <w:pPr>
        <w:pStyle w:val="PL"/>
        <w:rPr>
          <w:color w:val="808080"/>
        </w:rPr>
      </w:pPr>
      <w:r w:rsidRPr="0095250E">
        <w:t xml:space="preserve">                                                    </w:t>
      </w:r>
      <w:r>
        <w:t xml:space="preserve">                    </w:t>
      </w:r>
      <w:r w:rsidRPr="0095250E">
        <w:rPr>
          <w:color w:val="993366"/>
        </w:rPr>
        <w:t>OPTIONAL</w:t>
      </w:r>
      <w:r w:rsidRPr="0095250E">
        <w:t xml:space="preserve">,   </w:t>
      </w:r>
      <w:r w:rsidRPr="0095250E">
        <w:rPr>
          <w:color w:val="808080"/>
        </w:rPr>
        <w:t>-- Need M</w:t>
      </w:r>
    </w:p>
    <w:p w14:paraId="567679C2" w14:textId="77777777" w:rsidR="00C41A5C" w:rsidRDefault="00C41A5C" w:rsidP="00C41A5C">
      <w:pPr>
        <w:pStyle w:val="PL"/>
      </w:pPr>
      <w:r w:rsidRPr="0095250E">
        <w:t xml:space="preserve">    downlinkBWP-ToReleaseList           </w:t>
      </w:r>
      <w:r w:rsidRPr="0095250E">
        <w:rPr>
          <w:color w:val="993366"/>
        </w:rPr>
        <w:t>SEQUENCE</w:t>
      </w:r>
      <w:r w:rsidRPr="0095250E">
        <w:t xml:space="preserve"> (</w:t>
      </w:r>
      <w:r w:rsidRPr="0095250E">
        <w:rPr>
          <w:color w:val="993366"/>
        </w:rPr>
        <w:t>SIZE</w:t>
      </w:r>
      <w:r w:rsidRPr="0095250E">
        <w:t xml:space="preserve"> (1..maxNrofBWPs))</w:t>
      </w:r>
      <w:r w:rsidRPr="0095250E">
        <w:rPr>
          <w:color w:val="993366"/>
        </w:rPr>
        <w:t xml:space="preserve"> OF</w:t>
      </w:r>
      <w:r w:rsidRPr="0095250E">
        <w:t xml:space="preserve"> BWP-Id</w:t>
      </w:r>
    </w:p>
    <w:p w14:paraId="1A29E810" w14:textId="77777777" w:rsidR="00C41A5C" w:rsidRPr="0095250E" w:rsidRDefault="00C41A5C" w:rsidP="00C41A5C">
      <w:pPr>
        <w:pStyle w:val="PL"/>
        <w:rPr>
          <w:color w:val="808080"/>
        </w:rPr>
      </w:pPr>
      <w:r w:rsidRPr="0095250E">
        <w:t xml:space="preserve">                               </w:t>
      </w:r>
      <w:r>
        <w:t xml:space="preserve">                                         </w:t>
      </w:r>
      <w:r w:rsidRPr="0095250E">
        <w:rPr>
          <w:color w:val="993366"/>
        </w:rPr>
        <w:t>OPTIONAL</w:t>
      </w:r>
      <w:r w:rsidRPr="0095250E">
        <w:t xml:space="preserve">,   </w:t>
      </w:r>
      <w:r w:rsidRPr="0095250E">
        <w:rPr>
          <w:color w:val="808080"/>
        </w:rPr>
        <w:t>-- Need N</w:t>
      </w:r>
    </w:p>
    <w:p w14:paraId="54B86675" w14:textId="77777777" w:rsidR="00C41A5C" w:rsidRDefault="00C41A5C" w:rsidP="00C41A5C">
      <w:pPr>
        <w:pStyle w:val="PL"/>
      </w:pPr>
      <w:r w:rsidRPr="0095250E">
        <w:t xml:space="preserve">    downlinkBWP-ToAddModList            </w:t>
      </w:r>
      <w:r w:rsidRPr="0095250E">
        <w:rPr>
          <w:color w:val="993366"/>
        </w:rPr>
        <w:t>SEQUENCE</w:t>
      </w:r>
      <w:r w:rsidRPr="0095250E">
        <w:t xml:space="preserve"> (</w:t>
      </w:r>
      <w:r w:rsidRPr="0095250E">
        <w:rPr>
          <w:color w:val="993366"/>
        </w:rPr>
        <w:t>SIZE</w:t>
      </w:r>
      <w:r w:rsidRPr="0095250E">
        <w:t xml:space="preserve"> (1..maxNrofBWPs))</w:t>
      </w:r>
      <w:r w:rsidRPr="0095250E">
        <w:rPr>
          <w:color w:val="993366"/>
        </w:rPr>
        <w:t xml:space="preserve"> OF</w:t>
      </w:r>
      <w:r w:rsidRPr="0095250E">
        <w:t xml:space="preserve"> BWP-Downlink</w:t>
      </w:r>
    </w:p>
    <w:p w14:paraId="413F7CA2" w14:textId="77777777" w:rsidR="00C41A5C" w:rsidRPr="0095250E" w:rsidRDefault="00C41A5C" w:rsidP="00C41A5C">
      <w:pPr>
        <w:pStyle w:val="PL"/>
        <w:rPr>
          <w:color w:val="808080"/>
        </w:rPr>
      </w:pPr>
      <w:r w:rsidRPr="0095250E">
        <w:t xml:space="preserve">                         </w:t>
      </w:r>
      <w:r>
        <w:t xml:space="preserve">                                               </w:t>
      </w:r>
      <w:r w:rsidRPr="0095250E">
        <w:rPr>
          <w:color w:val="993366"/>
        </w:rPr>
        <w:t>OPTIONAL</w:t>
      </w:r>
      <w:r w:rsidRPr="0095250E">
        <w:t xml:space="preserve">,   </w:t>
      </w:r>
      <w:r w:rsidRPr="0095250E">
        <w:rPr>
          <w:color w:val="808080"/>
        </w:rPr>
        <w:t>-- Need N</w:t>
      </w:r>
    </w:p>
    <w:p w14:paraId="3B9D1C6F" w14:textId="77777777" w:rsidR="00C41A5C" w:rsidRDefault="00C41A5C" w:rsidP="00C41A5C">
      <w:pPr>
        <w:pStyle w:val="PL"/>
      </w:pPr>
      <w:r w:rsidRPr="0095250E">
        <w:t xml:space="preserve">    firstActiveDownlinkBWP-Id           BWP-Id</w:t>
      </w:r>
    </w:p>
    <w:p w14:paraId="1558900A" w14:textId="77777777" w:rsidR="00C41A5C" w:rsidRPr="0095250E" w:rsidRDefault="00C41A5C" w:rsidP="00C41A5C">
      <w:pPr>
        <w:pStyle w:val="PL"/>
        <w:rPr>
          <w:color w:val="808080"/>
        </w:rPr>
      </w:pPr>
      <w:r w:rsidRPr="0095250E">
        <w:t xml:space="preserve">                                                           </w:t>
      </w:r>
      <w:r w:rsidRPr="0095250E">
        <w:rPr>
          <w:color w:val="993366"/>
        </w:rPr>
        <w:t>OPTIONAL</w:t>
      </w:r>
      <w:r w:rsidRPr="0095250E">
        <w:t xml:space="preserve">,   </w:t>
      </w:r>
      <w:r w:rsidRPr="0095250E">
        <w:rPr>
          <w:color w:val="808080"/>
        </w:rPr>
        <w:t>-- Cond SyncAndCellAdd</w:t>
      </w:r>
    </w:p>
    <w:p w14:paraId="019A8E94" w14:textId="77777777" w:rsidR="00C41A5C" w:rsidRDefault="00C41A5C" w:rsidP="00C41A5C">
      <w:pPr>
        <w:pStyle w:val="PL"/>
      </w:pPr>
      <w:r w:rsidRPr="0095250E">
        <w:t xml:space="preserve">    bwp-InactivityTimer                 </w:t>
      </w:r>
      <w:r w:rsidRPr="0095250E">
        <w:rPr>
          <w:color w:val="993366"/>
        </w:rPr>
        <w:t>ENUMERATED</w:t>
      </w:r>
      <w:r w:rsidRPr="0095250E">
        <w:t xml:space="preserve"> {ms2, ms3, ms4, ms5, ms6, ms8, ms10,</w:t>
      </w:r>
    </w:p>
    <w:p w14:paraId="215C670F" w14:textId="77777777" w:rsidR="00C41A5C" w:rsidRPr="0095250E" w:rsidRDefault="00C41A5C" w:rsidP="00C41A5C">
      <w:pPr>
        <w:pStyle w:val="PL"/>
      </w:pPr>
      <w:r>
        <w:t xml:space="preserve">                                                    </w:t>
      </w:r>
      <w:r w:rsidRPr="0095250E">
        <w:t xml:space="preserve"> ms20, ms30,</w:t>
      </w:r>
    </w:p>
    <w:p w14:paraId="70EA7321" w14:textId="77777777" w:rsidR="00C41A5C" w:rsidRDefault="00C41A5C" w:rsidP="00C41A5C">
      <w:pPr>
        <w:pStyle w:val="PL"/>
      </w:pPr>
      <w:r w:rsidRPr="0095250E">
        <w:t xml:space="preserve">                                                    ms40,ms50, ms60, ms80,ms100, ms200,</w:t>
      </w:r>
    </w:p>
    <w:p w14:paraId="6D4FA5AB" w14:textId="77777777" w:rsidR="00C41A5C" w:rsidRPr="0095250E" w:rsidRDefault="00C41A5C" w:rsidP="00C41A5C">
      <w:pPr>
        <w:pStyle w:val="PL"/>
      </w:pPr>
      <w:r>
        <w:t xml:space="preserve">                                                    </w:t>
      </w:r>
      <w:r w:rsidRPr="0095250E">
        <w:t>ms300, ms500,</w:t>
      </w:r>
    </w:p>
    <w:p w14:paraId="23939047" w14:textId="77777777" w:rsidR="00C41A5C" w:rsidRDefault="00C41A5C" w:rsidP="00C41A5C">
      <w:pPr>
        <w:pStyle w:val="PL"/>
      </w:pPr>
      <w:r w:rsidRPr="0095250E">
        <w:t xml:space="preserve">                                                    ms750, ms1280, ms1920, ms2560</w:t>
      </w:r>
    </w:p>
    <w:p w14:paraId="6F12B0B5" w14:textId="77777777" w:rsidR="00C41A5C" w:rsidRPr="0095250E" w:rsidRDefault="00C41A5C" w:rsidP="00C41A5C">
      <w:pPr>
        <w:pStyle w:val="PL"/>
      </w:pPr>
      <w:r>
        <w:t xml:space="preserve">                                                   </w:t>
      </w:r>
      <w:r w:rsidRPr="0095250E">
        <w:t xml:space="preserve"> spare10, spare9, spare8,</w:t>
      </w:r>
    </w:p>
    <w:p w14:paraId="3B120372" w14:textId="77777777" w:rsidR="00C41A5C" w:rsidRDefault="00C41A5C" w:rsidP="00C41A5C">
      <w:pPr>
        <w:pStyle w:val="PL"/>
      </w:pPr>
      <w:r w:rsidRPr="0095250E">
        <w:t xml:space="preserve">                                                    spare7, spare6, spare5, spare4, spare3,</w:t>
      </w:r>
    </w:p>
    <w:p w14:paraId="3D1AF146" w14:textId="77777777" w:rsidR="00C41A5C" w:rsidRPr="0095250E" w:rsidRDefault="00C41A5C" w:rsidP="00C41A5C">
      <w:pPr>
        <w:pStyle w:val="PL"/>
        <w:rPr>
          <w:color w:val="808080"/>
        </w:rPr>
      </w:pPr>
      <w:r>
        <w:t xml:space="preserve">                                                   </w:t>
      </w:r>
      <w:r w:rsidRPr="0095250E">
        <w:t xml:space="preserve"> spare2, spare1 }    </w:t>
      </w:r>
      <w:r w:rsidRPr="0095250E">
        <w:rPr>
          <w:color w:val="993366"/>
        </w:rPr>
        <w:t>OPTIONAL</w:t>
      </w:r>
      <w:r w:rsidRPr="0095250E">
        <w:t xml:space="preserve">,   </w:t>
      </w:r>
      <w:r w:rsidRPr="0095250E">
        <w:rPr>
          <w:color w:val="808080"/>
        </w:rPr>
        <w:t>--Need R</w:t>
      </w:r>
    </w:p>
    <w:p w14:paraId="4DA6E17F" w14:textId="77777777" w:rsidR="00C41A5C" w:rsidRDefault="00C41A5C" w:rsidP="00C41A5C">
      <w:pPr>
        <w:pStyle w:val="PL"/>
      </w:pPr>
      <w:r w:rsidRPr="0095250E">
        <w:t xml:space="preserve">    defaultDownlinkBWP-Id               BWP-Id</w:t>
      </w:r>
    </w:p>
    <w:p w14:paraId="1625A187" w14:textId="77777777" w:rsidR="00C41A5C" w:rsidRPr="0095250E" w:rsidRDefault="00C41A5C" w:rsidP="00C41A5C">
      <w:pPr>
        <w:pStyle w:val="PL"/>
        <w:rPr>
          <w:color w:val="808080"/>
        </w:rPr>
      </w:pPr>
      <w:r w:rsidRPr="0095250E">
        <w:t xml:space="preserve">                                                                </w:t>
      </w:r>
      <w:r>
        <w:t xml:space="preserve">       </w:t>
      </w:r>
      <w:r w:rsidRPr="0095250E">
        <w:rPr>
          <w:color w:val="993366"/>
        </w:rPr>
        <w:t>OPTIONAL</w:t>
      </w:r>
      <w:r w:rsidRPr="0095250E">
        <w:t xml:space="preserve">,   </w:t>
      </w:r>
      <w:r w:rsidRPr="0095250E">
        <w:rPr>
          <w:color w:val="808080"/>
        </w:rPr>
        <w:t>-- Need S</w:t>
      </w:r>
    </w:p>
    <w:p w14:paraId="3CB26A18" w14:textId="77777777" w:rsidR="00C41A5C" w:rsidRDefault="00C41A5C" w:rsidP="00C41A5C">
      <w:pPr>
        <w:pStyle w:val="PL"/>
      </w:pPr>
      <w:r w:rsidRPr="0095250E">
        <w:t xml:space="preserve">    uplinkConfig                        UplinkConfig </w:t>
      </w:r>
    </w:p>
    <w:p w14:paraId="239D0173" w14:textId="77777777" w:rsidR="00C41A5C" w:rsidRPr="0095250E" w:rsidRDefault="00C41A5C" w:rsidP="00C41A5C">
      <w:pPr>
        <w:pStyle w:val="PL"/>
        <w:rPr>
          <w:color w:val="808080"/>
        </w:rPr>
      </w:pPr>
      <w:r w:rsidRPr="0095250E">
        <w:t xml:space="preserve">                    </w:t>
      </w:r>
      <w:r>
        <w:t xml:space="preserve">                                                   </w:t>
      </w:r>
      <w:r w:rsidRPr="0095250E">
        <w:rPr>
          <w:color w:val="993366"/>
        </w:rPr>
        <w:t>OPTIONAL</w:t>
      </w:r>
      <w:r w:rsidRPr="0095250E">
        <w:t xml:space="preserve">,   </w:t>
      </w:r>
      <w:r w:rsidRPr="0095250E">
        <w:rPr>
          <w:color w:val="808080"/>
        </w:rPr>
        <w:t>-- Need M</w:t>
      </w:r>
    </w:p>
    <w:p w14:paraId="594D4D60" w14:textId="77777777" w:rsidR="00C41A5C" w:rsidRDefault="00C41A5C" w:rsidP="00C41A5C">
      <w:pPr>
        <w:pStyle w:val="PL"/>
      </w:pPr>
      <w:r w:rsidRPr="0095250E">
        <w:t xml:space="preserve">    supplementaryUplink                 UplinkConfig</w:t>
      </w:r>
    </w:p>
    <w:p w14:paraId="059E4959" w14:textId="77777777" w:rsidR="00C41A5C" w:rsidRDefault="00C41A5C" w:rsidP="00C41A5C">
      <w:pPr>
        <w:pStyle w:val="PL"/>
        <w:rPr>
          <w:color w:val="808080"/>
        </w:rPr>
      </w:pPr>
      <w:r>
        <w:t xml:space="preserve">          </w:t>
      </w:r>
      <w:r w:rsidRPr="0095250E">
        <w:t xml:space="preserve">                                                            </w:t>
      </w:r>
      <w:r w:rsidRPr="0095250E">
        <w:rPr>
          <w:color w:val="993366"/>
        </w:rPr>
        <w:t>OPTIONAL</w:t>
      </w:r>
      <w:r w:rsidRPr="0095250E">
        <w:t xml:space="preserve">,   </w:t>
      </w:r>
      <w:r>
        <w:t xml:space="preserve"> </w:t>
      </w:r>
      <w:r w:rsidRPr="0095250E">
        <w:rPr>
          <w:color w:val="808080"/>
        </w:rPr>
        <w:t>-- Need M</w:t>
      </w:r>
    </w:p>
    <w:p w14:paraId="24709D45" w14:textId="77777777" w:rsidR="00C41A5C" w:rsidRPr="0095250E" w:rsidRDefault="00C41A5C" w:rsidP="00C41A5C">
      <w:pPr>
        <w:pStyle w:val="PL"/>
        <w:rPr>
          <w:color w:val="808080"/>
        </w:rPr>
      </w:pPr>
      <w:r>
        <w:rPr>
          <w:color w:val="808080"/>
        </w:rPr>
        <w:t>&lt;cut&gt;</w:t>
      </w:r>
    </w:p>
    <w:p w14:paraId="462A554D" w14:textId="77777777" w:rsidR="00C41A5C" w:rsidRDefault="00C41A5C" w:rsidP="00C41A5C"/>
    <w:p w14:paraId="52508CE9" w14:textId="143EC25A" w:rsidR="00C41A5C" w:rsidRPr="008A025D" w:rsidRDefault="008A025D" w:rsidP="00C41A5C">
      <w:pPr>
        <w:pStyle w:val="TH"/>
        <w:jc w:val="left"/>
        <w:rPr>
          <w:b w:val="0"/>
          <w:bCs/>
        </w:rPr>
      </w:pPr>
      <w:r w:rsidRPr="008A025D">
        <w:rPr>
          <w:b w:val="0"/>
          <w:bCs/>
        </w:rPr>
        <w:t>From 38331:</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7258"/>
      </w:tblGrid>
      <w:tr w:rsidR="00C41A5C" w:rsidRPr="0095250E" w14:paraId="388F23B2" w14:textId="77777777" w:rsidTr="00230492">
        <w:trPr>
          <w:tblHeader/>
        </w:trPr>
        <w:tc>
          <w:tcPr>
            <w:tcW w:w="2235" w:type="dxa"/>
            <w:tcBorders>
              <w:top w:val="single" w:sz="4" w:space="0" w:color="auto"/>
              <w:left w:val="single" w:sz="4" w:space="0" w:color="auto"/>
              <w:bottom w:val="single" w:sz="4" w:space="0" w:color="auto"/>
              <w:right w:val="single" w:sz="4" w:space="0" w:color="auto"/>
            </w:tcBorders>
            <w:hideMark/>
          </w:tcPr>
          <w:p w14:paraId="773A9F95" w14:textId="77777777" w:rsidR="00C41A5C" w:rsidRPr="0095250E" w:rsidRDefault="00C41A5C" w:rsidP="00230492">
            <w:pPr>
              <w:pStyle w:val="TAH"/>
              <w:keepNext w:val="0"/>
              <w:keepLines w:val="0"/>
              <w:rPr>
                <w:lang w:eastAsia="en-GB"/>
              </w:rPr>
            </w:pPr>
            <w:r w:rsidRPr="0095250E">
              <w:rPr>
                <w:lang w:eastAsia="en-GB"/>
              </w:rPr>
              <w:t>Abbreviation</w:t>
            </w:r>
          </w:p>
        </w:tc>
        <w:tc>
          <w:tcPr>
            <w:tcW w:w="7258" w:type="dxa"/>
            <w:tcBorders>
              <w:top w:val="single" w:sz="4" w:space="0" w:color="auto"/>
              <w:left w:val="single" w:sz="4" w:space="0" w:color="auto"/>
              <w:bottom w:val="single" w:sz="4" w:space="0" w:color="auto"/>
              <w:right w:val="single" w:sz="4" w:space="0" w:color="auto"/>
            </w:tcBorders>
            <w:hideMark/>
          </w:tcPr>
          <w:p w14:paraId="1F090846" w14:textId="77777777" w:rsidR="00C41A5C" w:rsidRPr="0095250E" w:rsidRDefault="00C41A5C" w:rsidP="00230492">
            <w:pPr>
              <w:pStyle w:val="TAH"/>
              <w:keepNext w:val="0"/>
              <w:keepLines w:val="0"/>
              <w:rPr>
                <w:lang w:eastAsia="en-GB"/>
              </w:rPr>
            </w:pPr>
            <w:r w:rsidRPr="0095250E">
              <w:rPr>
                <w:lang w:eastAsia="en-GB"/>
              </w:rPr>
              <w:t>Meaning</w:t>
            </w:r>
          </w:p>
        </w:tc>
      </w:tr>
      <w:tr w:rsidR="00C41A5C" w:rsidRPr="0095250E" w14:paraId="6BA6213D" w14:textId="77777777" w:rsidTr="00230492">
        <w:tc>
          <w:tcPr>
            <w:tcW w:w="2235" w:type="dxa"/>
            <w:tcBorders>
              <w:top w:val="single" w:sz="4" w:space="0" w:color="auto"/>
              <w:left w:val="single" w:sz="4" w:space="0" w:color="auto"/>
              <w:bottom w:val="single" w:sz="4" w:space="0" w:color="auto"/>
              <w:right w:val="single" w:sz="4" w:space="0" w:color="auto"/>
            </w:tcBorders>
            <w:hideMark/>
          </w:tcPr>
          <w:p w14:paraId="66593B54" w14:textId="77777777" w:rsidR="00C41A5C" w:rsidRPr="0095250E" w:rsidRDefault="00C41A5C" w:rsidP="00230492">
            <w:pPr>
              <w:pStyle w:val="TAL"/>
              <w:rPr>
                <w:lang w:eastAsia="en-GB"/>
              </w:rPr>
            </w:pPr>
            <w:r w:rsidRPr="0095250E">
              <w:rPr>
                <w:lang w:eastAsia="en-GB"/>
              </w:rPr>
              <w:t>Need S</w:t>
            </w:r>
          </w:p>
        </w:tc>
        <w:tc>
          <w:tcPr>
            <w:tcW w:w="7258" w:type="dxa"/>
            <w:tcBorders>
              <w:top w:val="single" w:sz="4" w:space="0" w:color="auto"/>
              <w:left w:val="single" w:sz="4" w:space="0" w:color="auto"/>
              <w:bottom w:val="single" w:sz="4" w:space="0" w:color="auto"/>
              <w:right w:val="single" w:sz="4" w:space="0" w:color="auto"/>
            </w:tcBorders>
            <w:hideMark/>
          </w:tcPr>
          <w:p w14:paraId="0845F34A" w14:textId="77777777" w:rsidR="00C41A5C" w:rsidRPr="0095250E" w:rsidRDefault="00C41A5C" w:rsidP="00230492">
            <w:pPr>
              <w:pStyle w:val="TAL"/>
              <w:rPr>
                <w:i/>
                <w:lang w:eastAsia="en-GB"/>
              </w:rPr>
            </w:pPr>
            <w:r w:rsidRPr="0095250E">
              <w:rPr>
                <w:i/>
                <w:iCs/>
                <w:lang w:eastAsia="en-GB"/>
              </w:rPr>
              <w:t>Specified</w:t>
            </w:r>
          </w:p>
          <w:p w14:paraId="7E931554" w14:textId="77777777" w:rsidR="00C41A5C" w:rsidRPr="0095250E" w:rsidRDefault="00C41A5C" w:rsidP="00230492">
            <w:pPr>
              <w:pStyle w:val="TAL"/>
              <w:rPr>
                <w:iCs/>
                <w:lang w:eastAsia="en-GB"/>
              </w:rPr>
            </w:pPr>
            <w:r w:rsidRPr="0095250E">
              <w:rPr>
                <w:lang w:eastAsia="en-GB"/>
              </w:rPr>
              <w:t xml:space="preserve">Used for (configuration) fields, whose field description or procedure </w:t>
            </w:r>
            <w:r w:rsidRPr="0095250E">
              <w:rPr>
                <w:b/>
                <w:lang w:eastAsia="en-GB"/>
              </w:rPr>
              <w:t>specifies</w:t>
            </w:r>
            <w:r w:rsidRPr="0095250E">
              <w:rPr>
                <w:lang w:eastAsia="en-GB"/>
              </w:rPr>
              <w:t xml:space="preserve"> the UE behavior performed upon receiving a message with the field absent (and not if field description or procedure specifies the UE behavior when field is not configured).</w:t>
            </w:r>
          </w:p>
        </w:tc>
      </w:tr>
      <w:tr w:rsidR="00C41A5C" w:rsidRPr="0095250E" w14:paraId="23892B51" w14:textId="77777777" w:rsidTr="00230492">
        <w:tc>
          <w:tcPr>
            <w:tcW w:w="2235" w:type="dxa"/>
            <w:tcBorders>
              <w:top w:val="single" w:sz="4" w:space="0" w:color="auto"/>
              <w:left w:val="single" w:sz="4" w:space="0" w:color="auto"/>
              <w:bottom w:val="single" w:sz="4" w:space="0" w:color="auto"/>
              <w:right w:val="single" w:sz="4" w:space="0" w:color="auto"/>
            </w:tcBorders>
            <w:hideMark/>
          </w:tcPr>
          <w:p w14:paraId="5F560663" w14:textId="77777777" w:rsidR="00C41A5C" w:rsidRPr="0095250E" w:rsidRDefault="00C41A5C" w:rsidP="00230492">
            <w:pPr>
              <w:pStyle w:val="TAL"/>
              <w:rPr>
                <w:lang w:eastAsia="en-GB"/>
              </w:rPr>
            </w:pPr>
            <w:r w:rsidRPr="0095250E">
              <w:rPr>
                <w:lang w:eastAsia="en-GB"/>
              </w:rPr>
              <w:t>Need M</w:t>
            </w:r>
          </w:p>
        </w:tc>
        <w:tc>
          <w:tcPr>
            <w:tcW w:w="7258" w:type="dxa"/>
            <w:tcBorders>
              <w:top w:val="single" w:sz="4" w:space="0" w:color="auto"/>
              <w:left w:val="single" w:sz="4" w:space="0" w:color="auto"/>
              <w:bottom w:val="single" w:sz="4" w:space="0" w:color="auto"/>
              <w:right w:val="single" w:sz="4" w:space="0" w:color="auto"/>
            </w:tcBorders>
            <w:hideMark/>
          </w:tcPr>
          <w:p w14:paraId="023FED18" w14:textId="77777777" w:rsidR="00C41A5C" w:rsidRPr="0095250E" w:rsidRDefault="00C41A5C" w:rsidP="00230492">
            <w:pPr>
              <w:pStyle w:val="TAL"/>
              <w:rPr>
                <w:i/>
                <w:lang w:eastAsia="en-GB"/>
              </w:rPr>
            </w:pPr>
            <w:r w:rsidRPr="0095250E">
              <w:rPr>
                <w:i/>
                <w:iCs/>
                <w:lang w:eastAsia="en-GB"/>
              </w:rPr>
              <w:t>Maintain</w:t>
            </w:r>
          </w:p>
          <w:p w14:paraId="69775F20" w14:textId="77777777" w:rsidR="00C41A5C" w:rsidRPr="0095250E" w:rsidRDefault="00C41A5C" w:rsidP="00230492">
            <w:pPr>
              <w:pStyle w:val="TAL"/>
              <w:rPr>
                <w:iCs/>
                <w:lang w:eastAsia="en-GB"/>
              </w:rPr>
            </w:pPr>
            <w:r w:rsidRPr="0095250E">
              <w:rPr>
                <w:lang w:eastAsia="en-GB"/>
              </w:rPr>
              <w:t>Used for (configuration) fields that are stored by the UE i.e. not one-shot. Upon receiving a message with the field absent, the UE maintains the current value.</w:t>
            </w:r>
          </w:p>
        </w:tc>
      </w:tr>
      <w:tr w:rsidR="00C41A5C" w:rsidRPr="0095250E" w14:paraId="355A5F1F" w14:textId="77777777" w:rsidTr="00230492">
        <w:tc>
          <w:tcPr>
            <w:tcW w:w="2235" w:type="dxa"/>
            <w:tcBorders>
              <w:top w:val="single" w:sz="4" w:space="0" w:color="auto"/>
              <w:left w:val="single" w:sz="4" w:space="0" w:color="auto"/>
              <w:bottom w:val="single" w:sz="4" w:space="0" w:color="auto"/>
              <w:right w:val="single" w:sz="4" w:space="0" w:color="auto"/>
            </w:tcBorders>
            <w:hideMark/>
          </w:tcPr>
          <w:p w14:paraId="604F80FD" w14:textId="77777777" w:rsidR="00C41A5C" w:rsidRPr="0095250E" w:rsidRDefault="00C41A5C" w:rsidP="00230492">
            <w:pPr>
              <w:pStyle w:val="TAL"/>
              <w:rPr>
                <w:lang w:eastAsia="en-GB"/>
              </w:rPr>
            </w:pPr>
            <w:r w:rsidRPr="0095250E">
              <w:rPr>
                <w:lang w:eastAsia="en-GB"/>
              </w:rPr>
              <w:t>Need N</w:t>
            </w:r>
          </w:p>
        </w:tc>
        <w:tc>
          <w:tcPr>
            <w:tcW w:w="7258" w:type="dxa"/>
            <w:tcBorders>
              <w:top w:val="single" w:sz="4" w:space="0" w:color="auto"/>
              <w:left w:val="single" w:sz="4" w:space="0" w:color="auto"/>
              <w:bottom w:val="single" w:sz="4" w:space="0" w:color="auto"/>
              <w:right w:val="single" w:sz="4" w:space="0" w:color="auto"/>
            </w:tcBorders>
            <w:hideMark/>
          </w:tcPr>
          <w:p w14:paraId="65145D73" w14:textId="77777777" w:rsidR="00C41A5C" w:rsidRPr="0095250E" w:rsidRDefault="00C41A5C" w:rsidP="00230492">
            <w:pPr>
              <w:pStyle w:val="TAL"/>
              <w:rPr>
                <w:lang w:eastAsia="en-GB"/>
              </w:rPr>
            </w:pPr>
            <w:r w:rsidRPr="0095250E">
              <w:rPr>
                <w:i/>
                <w:iCs/>
                <w:lang w:eastAsia="en-GB"/>
              </w:rPr>
              <w:t>No action</w:t>
            </w:r>
            <w:r w:rsidRPr="0095250E">
              <w:rPr>
                <w:iCs/>
                <w:lang w:eastAsia="en-GB"/>
              </w:rPr>
              <w:t xml:space="preserve"> (one-shot configuration that is not maintained)</w:t>
            </w:r>
          </w:p>
          <w:p w14:paraId="5951E210" w14:textId="77777777" w:rsidR="00C41A5C" w:rsidRPr="0095250E" w:rsidRDefault="00C41A5C" w:rsidP="00230492">
            <w:pPr>
              <w:pStyle w:val="TAL"/>
              <w:rPr>
                <w:lang w:eastAsia="en-GB"/>
              </w:rPr>
            </w:pPr>
            <w:r w:rsidRPr="0095250E">
              <w:rPr>
                <w:lang w:eastAsia="en-GB"/>
              </w:rPr>
              <w:t>Used for (configuration) fields that are not stored and whose presence causes a one-time action by the UE. Upon receiving message with the field absent, the UE takes no action.</w:t>
            </w:r>
          </w:p>
        </w:tc>
      </w:tr>
      <w:tr w:rsidR="00C41A5C" w:rsidRPr="0095250E" w14:paraId="1D671AFA" w14:textId="77777777" w:rsidTr="00230492">
        <w:tc>
          <w:tcPr>
            <w:tcW w:w="2235" w:type="dxa"/>
            <w:tcBorders>
              <w:top w:val="single" w:sz="4" w:space="0" w:color="auto"/>
              <w:left w:val="single" w:sz="4" w:space="0" w:color="auto"/>
              <w:bottom w:val="single" w:sz="4" w:space="0" w:color="auto"/>
              <w:right w:val="single" w:sz="4" w:space="0" w:color="auto"/>
            </w:tcBorders>
            <w:hideMark/>
          </w:tcPr>
          <w:p w14:paraId="670003E6" w14:textId="77777777" w:rsidR="00C41A5C" w:rsidRPr="0095250E" w:rsidRDefault="00C41A5C" w:rsidP="00230492">
            <w:pPr>
              <w:pStyle w:val="TAL"/>
              <w:rPr>
                <w:lang w:eastAsia="en-GB"/>
              </w:rPr>
            </w:pPr>
            <w:r w:rsidRPr="0095250E">
              <w:rPr>
                <w:lang w:eastAsia="en-GB"/>
              </w:rPr>
              <w:t>Need R</w:t>
            </w:r>
          </w:p>
        </w:tc>
        <w:tc>
          <w:tcPr>
            <w:tcW w:w="7258" w:type="dxa"/>
            <w:tcBorders>
              <w:top w:val="single" w:sz="4" w:space="0" w:color="auto"/>
              <w:left w:val="single" w:sz="4" w:space="0" w:color="auto"/>
              <w:bottom w:val="single" w:sz="4" w:space="0" w:color="auto"/>
              <w:right w:val="single" w:sz="4" w:space="0" w:color="auto"/>
            </w:tcBorders>
            <w:hideMark/>
          </w:tcPr>
          <w:p w14:paraId="06A26E04" w14:textId="77777777" w:rsidR="00C41A5C" w:rsidRPr="0095250E" w:rsidRDefault="00C41A5C" w:rsidP="00230492">
            <w:pPr>
              <w:pStyle w:val="TAL"/>
              <w:rPr>
                <w:i/>
                <w:lang w:eastAsia="en-GB"/>
              </w:rPr>
            </w:pPr>
            <w:r w:rsidRPr="0095250E">
              <w:rPr>
                <w:i/>
                <w:iCs/>
                <w:lang w:eastAsia="en-GB"/>
              </w:rPr>
              <w:t>Release</w:t>
            </w:r>
          </w:p>
          <w:p w14:paraId="206352AB" w14:textId="77777777" w:rsidR="00C41A5C" w:rsidRPr="0095250E" w:rsidRDefault="00C41A5C" w:rsidP="00230492">
            <w:pPr>
              <w:pStyle w:val="TAL"/>
              <w:rPr>
                <w:iCs/>
                <w:lang w:eastAsia="en-GB"/>
              </w:rPr>
            </w:pPr>
            <w:r w:rsidRPr="0095250E">
              <w:rPr>
                <w:lang w:eastAsia="en-GB"/>
              </w:rPr>
              <w:t>Used for (configuration) fields that are stored by the UE i.e. not one-shot. Upon receiving a message with the field absent, the UE releases the current value.</w:t>
            </w:r>
          </w:p>
        </w:tc>
      </w:tr>
    </w:tbl>
    <w:p w14:paraId="1782ACC8" w14:textId="77777777" w:rsidR="00C41A5C" w:rsidRDefault="00C41A5C" w:rsidP="00C41A5C"/>
    <w:p w14:paraId="0B2B44D5" w14:textId="77777777" w:rsidR="00C41A5C" w:rsidRPr="000418AA" w:rsidRDefault="00C41A5C" w:rsidP="00C41A5C">
      <w:pPr>
        <w:rPr>
          <w:rFonts w:cstheme="minorHAnsi"/>
        </w:rPr>
      </w:pPr>
      <w:r w:rsidRPr="000418AA">
        <w:rPr>
          <w:rFonts w:cstheme="minorHAnsi"/>
        </w:rPr>
        <w:t>The following rule provides guidance for determining need codes for optional downlink fields:</w:t>
      </w:r>
    </w:p>
    <w:p w14:paraId="15FC607F" w14:textId="77777777" w:rsidR="00C41A5C" w:rsidRPr="000418AA" w:rsidRDefault="00C41A5C" w:rsidP="00C41A5C">
      <w:pPr>
        <w:pStyle w:val="B1"/>
        <w:rPr>
          <w:rFonts w:asciiTheme="minorHAnsi" w:hAnsiTheme="minorHAnsi" w:cstheme="minorHAnsi"/>
          <w:sz w:val="22"/>
          <w:szCs w:val="22"/>
        </w:rPr>
      </w:pPr>
      <w:r w:rsidRPr="000418AA">
        <w:rPr>
          <w:rFonts w:asciiTheme="minorHAnsi" w:hAnsiTheme="minorHAnsi" w:cstheme="minorHAnsi"/>
          <w:sz w:val="22"/>
          <w:szCs w:val="22"/>
        </w:rPr>
        <w:t>- if the field needs to be stored by the UE (i.e. maintained) when absent:</w:t>
      </w:r>
    </w:p>
    <w:p w14:paraId="0E0E95B2" w14:textId="77777777" w:rsidR="00C41A5C" w:rsidRPr="000418AA" w:rsidRDefault="00C41A5C" w:rsidP="00C41A5C">
      <w:pPr>
        <w:pStyle w:val="B2"/>
        <w:rPr>
          <w:rFonts w:asciiTheme="minorHAnsi" w:hAnsiTheme="minorHAnsi" w:cstheme="minorHAnsi"/>
          <w:sz w:val="22"/>
          <w:szCs w:val="22"/>
        </w:rPr>
      </w:pPr>
      <w:r w:rsidRPr="000418AA">
        <w:rPr>
          <w:rFonts w:asciiTheme="minorHAnsi" w:hAnsiTheme="minorHAnsi" w:cstheme="minorHAnsi"/>
          <w:sz w:val="22"/>
          <w:szCs w:val="22"/>
        </w:rPr>
        <w:t>- use Need M (=Maintain);</w:t>
      </w:r>
    </w:p>
    <w:p w14:paraId="609191EC" w14:textId="77777777" w:rsidR="00C41A5C" w:rsidRPr="000418AA" w:rsidRDefault="00C41A5C" w:rsidP="00C41A5C">
      <w:pPr>
        <w:pStyle w:val="B1"/>
        <w:rPr>
          <w:rFonts w:asciiTheme="minorHAnsi" w:hAnsiTheme="minorHAnsi" w:cstheme="minorHAnsi"/>
          <w:sz w:val="22"/>
          <w:szCs w:val="22"/>
        </w:rPr>
      </w:pPr>
      <w:r w:rsidRPr="000418AA">
        <w:rPr>
          <w:rFonts w:asciiTheme="minorHAnsi" w:hAnsiTheme="minorHAnsi" w:cstheme="minorHAnsi"/>
          <w:sz w:val="22"/>
          <w:szCs w:val="22"/>
        </w:rPr>
        <w:t>- else, if the field needs to be released by the UE when absent:</w:t>
      </w:r>
    </w:p>
    <w:p w14:paraId="4B97F6C8" w14:textId="77777777" w:rsidR="00C41A5C" w:rsidRPr="000418AA" w:rsidRDefault="00C41A5C" w:rsidP="00C41A5C">
      <w:pPr>
        <w:pStyle w:val="B2"/>
        <w:rPr>
          <w:rFonts w:asciiTheme="minorHAnsi" w:hAnsiTheme="minorHAnsi" w:cstheme="minorHAnsi"/>
          <w:sz w:val="22"/>
          <w:szCs w:val="22"/>
        </w:rPr>
      </w:pPr>
      <w:r w:rsidRPr="000418AA">
        <w:rPr>
          <w:rFonts w:asciiTheme="minorHAnsi" w:hAnsiTheme="minorHAnsi" w:cstheme="minorHAnsi"/>
          <w:sz w:val="22"/>
          <w:szCs w:val="22"/>
        </w:rPr>
        <w:t>- use Need R (=Release);</w:t>
      </w:r>
    </w:p>
    <w:p w14:paraId="1FE32DA6" w14:textId="77777777" w:rsidR="00C41A5C" w:rsidRPr="000418AA" w:rsidRDefault="00C41A5C" w:rsidP="00C41A5C">
      <w:pPr>
        <w:pStyle w:val="B1"/>
        <w:rPr>
          <w:rFonts w:asciiTheme="minorHAnsi" w:hAnsiTheme="minorHAnsi" w:cstheme="minorHAnsi"/>
          <w:sz w:val="22"/>
          <w:szCs w:val="22"/>
        </w:rPr>
      </w:pPr>
      <w:r w:rsidRPr="000418AA">
        <w:rPr>
          <w:rFonts w:asciiTheme="minorHAnsi" w:hAnsiTheme="minorHAnsi" w:cstheme="minorHAnsi"/>
          <w:sz w:val="22"/>
          <w:szCs w:val="22"/>
        </w:rPr>
        <w:lastRenderedPageBreak/>
        <w:t>- else, if UE shall take no action when the field is absent (i.e. UE does not even need to maintain any existing value of the field):</w:t>
      </w:r>
    </w:p>
    <w:p w14:paraId="695B0EB9" w14:textId="77777777" w:rsidR="00C41A5C" w:rsidRPr="000418AA" w:rsidRDefault="00C41A5C" w:rsidP="00C41A5C">
      <w:pPr>
        <w:pStyle w:val="B2"/>
        <w:rPr>
          <w:rFonts w:asciiTheme="minorHAnsi" w:hAnsiTheme="minorHAnsi" w:cstheme="minorHAnsi"/>
          <w:sz w:val="22"/>
          <w:szCs w:val="22"/>
        </w:rPr>
      </w:pPr>
      <w:r w:rsidRPr="000418AA">
        <w:rPr>
          <w:rFonts w:asciiTheme="minorHAnsi" w:hAnsiTheme="minorHAnsi" w:cstheme="minorHAnsi"/>
          <w:sz w:val="22"/>
          <w:szCs w:val="22"/>
        </w:rPr>
        <w:t>- use Need N (=None);</w:t>
      </w:r>
    </w:p>
    <w:p w14:paraId="6550ABBE" w14:textId="77777777" w:rsidR="00C41A5C" w:rsidRPr="000418AA" w:rsidRDefault="00C41A5C" w:rsidP="00C41A5C">
      <w:pPr>
        <w:pStyle w:val="B1"/>
        <w:rPr>
          <w:rFonts w:asciiTheme="minorHAnsi" w:hAnsiTheme="minorHAnsi" w:cstheme="minorHAnsi"/>
          <w:sz w:val="22"/>
          <w:szCs w:val="22"/>
        </w:rPr>
      </w:pPr>
      <w:r w:rsidRPr="000418AA">
        <w:rPr>
          <w:rFonts w:asciiTheme="minorHAnsi" w:hAnsiTheme="minorHAnsi" w:cstheme="minorHAnsi"/>
          <w:sz w:val="22"/>
          <w:szCs w:val="22"/>
        </w:rPr>
        <w:t>- else (UE behaviour upon absence does not fit any of the above conditions):</w:t>
      </w:r>
    </w:p>
    <w:p w14:paraId="62D97E60" w14:textId="5181A30B" w:rsidR="00C41A5C" w:rsidRPr="000418AA" w:rsidRDefault="00C41A5C" w:rsidP="00C41A5C">
      <w:pPr>
        <w:pStyle w:val="B2"/>
        <w:rPr>
          <w:rFonts w:asciiTheme="minorHAnsi" w:hAnsiTheme="minorHAnsi" w:cstheme="minorHAnsi"/>
          <w:sz w:val="22"/>
          <w:szCs w:val="22"/>
        </w:rPr>
      </w:pPr>
      <w:r w:rsidRPr="000418AA">
        <w:rPr>
          <w:rFonts w:asciiTheme="minorHAnsi" w:hAnsiTheme="minorHAnsi" w:cstheme="minorHAnsi"/>
          <w:sz w:val="22"/>
          <w:szCs w:val="22"/>
        </w:rPr>
        <w:t>- use Need S (=Specified);</w:t>
      </w:r>
    </w:p>
    <w:p w14:paraId="4CD2075C" w14:textId="77777777" w:rsidR="00C41A5C" w:rsidRPr="000418AA" w:rsidRDefault="00C41A5C" w:rsidP="00C41A5C">
      <w:pPr>
        <w:pStyle w:val="B2"/>
        <w:rPr>
          <w:rFonts w:asciiTheme="minorHAnsi" w:hAnsiTheme="minorHAnsi" w:cstheme="minorHAnsi"/>
          <w:sz w:val="22"/>
          <w:szCs w:val="22"/>
        </w:rPr>
      </w:pPr>
      <w:r w:rsidRPr="000418AA">
        <w:rPr>
          <w:rFonts w:asciiTheme="minorHAnsi" w:hAnsiTheme="minorHAnsi" w:cstheme="minorHAnsi"/>
          <w:sz w:val="22"/>
          <w:szCs w:val="22"/>
        </w:rPr>
        <w:t>- specify the UE behaviour upon absence of the field in the procedural text or in the field description table.</w:t>
      </w:r>
    </w:p>
    <w:p w14:paraId="30713023" w14:textId="323474DB" w:rsidR="00C41A5C" w:rsidRPr="0095250E" w:rsidRDefault="00060D82" w:rsidP="00060D82">
      <w:pPr>
        <w:pStyle w:val="Heading3"/>
      </w:pPr>
      <w:bookmarkStart w:id="12" w:name="_Toc60777680"/>
      <w:bookmarkStart w:id="13" w:name="_Toc156130998"/>
      <w:bookmarkStart w:id="14" w:name="_Toc157043384"/>
      <w:bookmarkStart w:id="15" w:name="_Toc157044742"/>
      <w:r>
        <w:t>C</w:t>
      </w:r>
      <w:r w:rsidR="00C41A5C" w:rsidRPr="0095250E">
        <w:t>onditions</w:t>
      </w:r>
      <w:bookmarkEnd w:id="12"/>
      <w:bookmarkEnd w:id="13"/>
      <w:bookmarkEnd w:id="14"/>
      <w:bookmarkEnd w:id="15"/>
    </w:p>
    <w:p w14:paraId="01506EC8" w14:textId="77777777" w:rsidR="00C41A5C" w:rsidRPr="0095250E" w:rsidRDefault="00C41A5C" w:rsidP="00C41A5C">
      <w:pPr>
        <w:pStyle w:val="TH"/>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7258"/>
      </w:tblGrid>
      <w:tr w:rsidR="00C41A5C" w:rsidRPr="0095250E" w14:paraId="0DED1C1F" w14:textId="77777777" w:rsidTr="00230492">
        <w:trPr>
          <w:tblHeader/>
        </w:trPr>
        <w:tc>
          <w:tcPr>
            <w:tcW w:w="2235" w:type="dxa"/>
            <w:tcBorders>
              <w:top w:val="single" w:sz="4" w:space="0" w:color="auto"/>
              <w:left w:val="single" w:sz="4" w:space="0" w:color="auto"/>
              <w:bottom w:val="single" w:sz="4" w:space="0" w:color="auto"/>
              <w:right w:val="single" w:sz="4" w:space="0" w:color="auto"/>
            </w:tcBorders>
            <w:hideMark/>
          </w:tcPr>
          <w:p w14:paraId="05B6ADC0" w14:textId="77777777" w:rsidR="00C41A5C" w:rsidRPr="0095250E" w:rsidRDefault="00C41A5C" w:rsidP="00230492">
            <w:pPr>
              <w:pStyle w:val="TAH"/>
              <w:keepNext w:val="0"/>
              <w:keepLines w:val="0"/>
              <w:rPr>
                <w:lang w:eastAsia="en-GB"/>
              </w:rPr>
            </w:pPr>
            <w:r w:rsidRPr="0095250E">
              <w:rPr>
                <w:lang w:eastAsia="en-GB"/>
              </w:rPr>
              <w:t>Abbreviation</w:t>
            </w:r>
          </w:p>
        </w:tc>
        <w:tc>
          <w:tcPr>
            <w:tcW w:w="7258" w:type="dxa"/>
            <w:tcBorders>
              <w:top w:val="single" w:sz="4" w:space="0" w:color="auto"/>
              <w:left w:val="single" w:sz="4" w:space="0" w:color="auto"/>
              <w:bottom w:val="single" w:sz="4" w:space="0" w:color="auto"/>
              <w:right w:val="single" w:sz="4" w:space="0" w:color="auto"/>
            </w:tcBorders>
            <w:hideMark/>
          </w:tcPr>
          <w:p w14:paraId="4C344FFB" w14:textId="77777777" w:rsidR="00C41A5C" w:rsidRPr="0095250E" w:rsidRDefault="00C41A5C" w:rsidP="00230492">
            <w:pPr>
              <w:pStyle w:val="TAH"/>
              <w:keepNext w:val="0"/>
              <w:keepLines w:val="0"/>
              <w:rPr>
                <w:lang w:eastAsia="en-GB"/>
              </w:rPr>
            </w:pPr>
            <w:r w:rsidRPr="0095250E">
              <w:rPr>
                <w:lang w:eastAsia="en-GB"/>
              </w:rPr>
              <w:t>Meaning</w:t>
            </w:r>
          </w:p>
        </w:tc>
      </w:tr>
      <w:tr w:rsidR="00C41A5C" w:rsidRPr="0095250E" w14:paraId="49ADC440" w14:textId="77777777" w:rsidTr="00230492">
        <w:tc>
          <w:tcPr>
            <w:tcW w:w="2235" w:type="dxa"/>
            <w:tcBorders>
              <w:top w:val="single" w:sz="4" w:space="0" w:color="auto"/>
              <w:left w:val="single" w:sz="4" w:space="0" w:color="auto"/>
              <w:bottom w:val="single" w:sz="4" w:space="0" w:color="auto"/>
              <w:right w:val="single" w:sz="4" w:space="0" w:color="auto"/>
            </w:tcBorders>
            <w:hideMark/>
          </w:tcPr>
          <w:p w14:paraId="5C5C93DF" w14:textId="77777777" w:rsidR="00C41A5C" w:rsidRPr="0095250E" w:rsidRDefault="00C41A5C" w:rsidP="00230492">
            <w:pPr>
              <w:pStyle w:val="TAL"/>
              <w:rPr>
                <w:noProof/>
                <w:lang w:eastAsia="sv-SE"/>
              </w:rPr>
            </w:pPr>
            <w:r w:rsidRPr="0095250E">
              <w:rPr>
                <w:lang w:eastAsia="sv-SE"/>
              </w:rPr>
              <w:t>C</w:t>
            </w:r>
            <w:r w:rsidRPr="0095250E">
              <w:rPr>
                <w:noProof/>
                <w:lang w:eastAsia="sv-SE"/>
              </w:rPr>
              <w:t>ond conditionTag</w:t>
            </w:r>
          </w:p>
        </w:tc>
        <w:tc>
          <w:tcPr>
            <w:tcW w:w="7258" w:type="dxa"/>
            <w:tcBorders>
              <w:top w:val="single" w:sz="4" w:space="0" w:color="auto"/>
              <w:left w:val="single" w:sz="4" w:space="0" w:color="auto"/>
              <w:bottom w:val="single" w:sz="4" w:space="0" w:color="auto"/>
              <w:right w:val="single" w:sz="4" w:space="0" w:color="auto"/>
            </w:tcBorders>
            <w:hideMark/>
          </w:tcPr>
          <w:p w14:paraId="66A1BE35" w14:textId="77777777" w:rsidR="00C41A5C" w:rsidRPr="0095250E" w:rsidRDefault="00C41A5C" w:rsidP="00230492">
            <w:pPr>
              <w:pStyle w:val="TAL"/>
              <w:rPr>
                <w:lang w:eastAsia="sv-SE"/>
              </w:rPr>
            </w:pPr>
            <w:r w:rsidRPr="0095250E">
              <w:rPr>
                <w:iCs/>
                <w:lang w:eastAsia="sv-SE"/>
              </w:rPr>
              <w:t>Conditionally present</w:t>
            </w:r>
          </w:p>
          <w:p w14:paraId="660ADC2E" w14:textId="77777777" w:rsidR="00C41A5C" w:rsidRPr="0095250E" w:rsidRDefault="00C41A5C" w:rsidP="00230492">
            <w:pPr>
              <w:pStyle w:val="TAL"/>
              <w:rPr>
                <w:iCs/>
                <w:lang w:eastAsia="sv-SE"/>
              </w:rPr>
            </w:pPr>
            <w:r w:rsidRPr="0095250E">
              <w:rPr>
                <w:noProof/>
                <w:lang w:eastAsia="sv-SE"/>
              </w:rPr>
              <w:t xml:space="preserve">Presence of the field is </w:t>
            </w:r>
            <w:r w:rsidRPr="0095250E">
              <w:rPr>
                <w:lang w:eastAsia="sv-SE"/>
              </w:rPr>
              <w:t>specified in a tabular form following the ASN.1 segment.</w:t>
            </w:r>
          </w:p>
        </w:tc>
      </w:tr>
    </w:tbl>
    <w:p w14:paraId="2A4EA88A" w14:textId="77777777" w:rsidR="00C41A5C" w:rsidRDefault="00C41A5C" w:rsidP="00C41A5C"/>
    <w:p w14:paraId="26A46F15" w14:textId="77777777" w:rsidR="00C41A5C" w:rsidRDefault="00C41A5C" w:rsidP="008A025D">
      <w:pPr>
        <w:pStyle w:val="ListParagraph"/>
        <w:numPr>
          <w:ilvl w:val="0"/>
          <w:numId w:val="44"/>
        </w:numPr>
      </w:pPr>
      <w:r w:rsidRPr="0095250E">
        <w:t>Conditions are primarily used to specify network restrictions</w:t>
      </w:r>
      <w:r>
        <w:t xml:space="preserve"> on how/when to include fields in a message:</w:t>
      </w:r>
    </w:p>
    <w:p w14:paraId="0D462DE8" w14:textId="77777777" w:rsidR="00C41A5C" w:rsidRPr="0095250E" w:rsidRDefault="00C41A5C" w:rsidP="008A025D">
      <w:pPr>
        <w:pStyle w:val="ListParagraph"/>
        <w:numPr>
          <w:ilvl w:val="0"/>
          <w:numId w:val="44"/>
        </w:numPr>
      </w:pPr>
      <w:r>
        <w:t>Main reason for introducing Cond was to formalize the descriptive text and force editors to use similar language.</w:t>
      </w:r>
    </w:p>
    <w:p w14:paraId="585BD660" w14:textId="48FA580D" w:rsidR="00C41A5C" w:rsidRPr="0095250E" w:rsidRDefault="00C41A5C" w:rsidP="008A025D">
      <w:pPr>
        <w:pStyle w:val="B1"/>
        <w:numPr>
          <w:ilvl w:val="1"/>
          <w:numId w:val="44"/>
        </w:numPr>
      </w:pPr>
      <w:r>
        <w:t>C</w:t>
      </w:r>
      <w:r w:rsidRPr="0095250E">
        <w:t>onstraints</w:t>
      </w:r>
      <w:r>
        <w:t xml:space="preserve"> on m</w:t>
      </w:r>
      <w:r w:rsidRPr="0095250E">
        <w:t xml:space="preserve">essage </w:t>
      </w:r>
      <w:r>
        <w:t>c</w:t>
      </w:r>
      <w:r w:rsidRPr="0095250E">
        <w:t>ontents</w:t>
      </w:r>
      <w:r>
        <w:t xml:space="preserve"> of the same message,</w:t>
      </w:r>
      <w:r w:rsidRPr="0095250E">
        <w:t xml:space="preserve"> e.g. that a field B is mandatory </w:t>
      </w:r>
      <w:r w:rsidRPr="007D5CD6">
        <w:rPr>
          <w:b/>
          <w:bCs/>
        </w:rPr>
        <w:t>present</w:t>
      </w:r>
      <w:r>
        <w:rPr>
          <w:b/>
          <w:bCs/>
        </w:rPr>
        <w:t xml:space="preserve"> </w:t>
      </w:r>
      <w:r w:rsidRPr="007D5CD6">
        <w:t>(or</w:t>
      </w:r>
      <w:r>
        <w:rPr>
          <w:b/>
          <w:bCs/>
        </w:rPr>
        <w:t xml:space="preserve"> included</w:t>
      </w:r>
      <w:r w:rsidRPr="007D5CD6">
        <w:t>)</w:t>
      </w:r>
      <w:r w:rsidRPr="0095250E">
        <w:t xml:space="preserve"> if the same message </w:t>
      </w:r>
      <w:r w:rsidRPr="00F257A5">
        <w:rPr>
          <w:b/>
          <w:bCs/>
        </w:rPr>
        <w:t>includes</w:t>
      </w:r>
      <w:r w:rsidRPr="0095250E">
        <w:t xml:space="preserve"> field A and when it is set value X.</w:t>
      </w:r>
    </w:p>
    <w:p w14:paraId="563C0A73" w14:textId="1CBA700B" w:rsidR="00C41A5C" w:rsidRPr="0095250E" w:rsidRDefault="00C41A5C" w:rsidP="008A025D">
      <w:pPr>
        <w:pStyle w:val="B1"/>
        <w:numPr>
          <w:ilvl w:val="1"/>
          <w:numId w:val="44"/>
        </w:numPr>
      </w:pPr>
      <w:r w:rsidRPr="0095250E">
        <w:t>Configuration Constraints</w:t>
      </w:r>
      <w:r>
        <w:t>,</w:t>
      </w:r>
      <w:r w:rsidRPr="0095250E">
        <w:t xml:space="preserve"> e.g. that a field D can only be signalled if field C is </w:t>
      </w:r>
      <w:r w:rsidRPr="00F257A5">
        <w:rPr>
          <w:b/>
          <w:bCs/>
        </w:rPr>
        <w:t>configured</w:t>
      </w:r>
      <w:r w:rsidRPr="0095250E">
        <w:t xml:space="preserve"> and set to value Y. (i.e. regardless of whether field C is </w:t>
      </w:r>
      <w:r w:rsidRPr="00F257A5">
        <w:rPr>
          <w:b/>
          <w:bCs/>
        </w:rPr>
        <w:t>present in the same message or previously configured</w:t>
      </w:r>
      <w:r>
        <w:rPr>
          <w:b/>
          <w:bCs/>
        </w:rPr>
        <w:t xml:space="preserve"> (received in a previous message</w:t>
      </w:r>
      <w:r w:rsidRPr="0095250E">
        <w:t>).</w:t>
      </w:r>
    </w:p>
    <w:p w14:paraId="5869B4FE" w14:textId="77777777" w:rsidR="00C41A5C" w:rsidRPr="0095250E" w:rsidRDefault="00C41A5C" w:rsidP="00C41A5C">
      <w:r w:rsidRPr="0095250E">
        <w:t>The use of these conditions is illustrated by an example.</w:t>
      </w:r>
    </w:p>
    <w:p w14:paraId="6A515E98" w14:textId="77777777" w:rsidR="00C41A5C" w:rsidRPr="0095250E" w:rsidRDefault="00C41A5C" w:rsidP="00C41A5C">
      <w:pPr>
        <w:pStyle w:val="PL"/>
        <w:shd w:val="pct10" w:color="auto" w:fill="auto"/>
        <w:rPr>
          <w:color w:val="808080"/>
        </w:rPr>
      </w:pPr>
      <w:r w:rsidRPr="0095250E">
        <w:rPr>
          <w:color w:val="808080"/>
        </w:rPr>
        <w:t>-- /example/ ASN1START</w:t>
      </w:r>
    </w:p>
    <w:p w14:paraId="4EA6E3C1" w14:textId="77777777" w:rsidR="00C41A5C" w:rsidRPr="0095250E" w:rsidRDefault="00C41A5C" w:rsidP="00C41A5C">
      <w:pPr>
        <w:pStyle w:val="PL"/>
        <w:shd w:val="pct10" w:color="auto" w:fill="auto"/>
      </w:pPr>
    </w:p>
    <w:p w14:paraId="737C4A96" w14:textId="77777777" w:rsidR="00C41A5C" w:rsidRPr="0095250E" w:rsidRDefault="00C41A5C" w:rsidP="00C41A5C">
      <w:pPr>
        <w:pStyle w:val="PL"/>
        <w:shd w:val="pct10" w:color="auto" w:fill="auto"/>
      </w:pPr>
      <w:r w:rsidRPr="0095250E">
        <w:t xml:space="preserve">RRCMessage-IEs ::= </w:t>
      </w:r>
      <w:r w:rsidRPr="0095250E">
        <w:rPr>
          <w:color w:val="993366"/>
        </w:rPr>
        <w:t>SEQUENCE</w:t>
      </w:r>
      <w:r w:rsidRPr="0095250E">
        <w:t xml:space="preserve"> {</w:t>
      </w:r>
    </w:p>
    <w:p w14:paraId="024656C7" w14:textId="77777777" w:rsidR="00C41A5C" w:rsidRPr="0095250E" w:rsidRDefault="00C41A5C" w:rsidP="00C41A5C">
      <w:pPr>
        <w:pStyle w:val="PL"/>
        <w:shd w:val="pct10" w:color="auto" w:fill="auto"/>
        <w:rPr>
          <w:color w:val="808080"/>
        </w:rPr>
      </w:pPr>
      <w:r w:rsidRPr="0095250E">
        <w:t xml:space="preserve">    fieldA                          FieldA                  </w:t>
      </w:r>
      <w:r w:rsidRPr="0095250E">
        <w:rPr>
          <w:color w:val="993366"/>
        </w:rPr>
        <w:t>OPTIONAL</w:t>
      </w:r>
      <w:r w:rsidRPr="0095250E">
        <w:t xml:space="preserve">,   </w:t>
      </w:r>
      <w:r w:rsidRPr="0095250E">
        <w:rPr>
          <w:color w:val="808080"/>
        </w:rPr>
        <w:t>-- Need M</w:t>
      </w:r>
    </w:p>
    <w:p w14:paraId="5F7BD48D" w14:textId="77777777" w:rsidR="00C41A5C" w:rsidRPr="0095250E" w:rsidRDefault="00C41A5C" w:rsidP="00C41A5C">
      <w:pPr>
        <w:pStyle w:val="PL"/>
        <w:shd w:val="pct10" w:color="auto" w:fill="auto"/>
        <w:rPr>
          <w:color w:val="808080"/>
        </w:rPr>
      </w:pPr>
      <w:r w:rsidRPr="0095250E">
        <w:t xml:space="preserve">    fieldB                          FieldB                  </w:t>
      </w:r>
      <w:r w:rsidRPr="0095250E">
        <w:rPr>
          <w:color w:val="993366"/>
        </w:rPr>
        <w:t>OPTIONAL</w:t>
      </w:r>
      <w:r w:rsidRPr="0095250E">
        <w:t xml:space="preserve">,   </w:t>
      </w:r>
      <w:r w:rsidRPr="0095250E">
        <w:rPr>
          <w:color w:val="808080"/>
        </w:rPr>
        <w:t>-- Cond FieldAsetToX</w:t>
      </w:r>
    </w:p>
    <w:p w14:paraId="2C961146" w14:textId="77777777" w:rsidR="00C41A5C" w:rsidRPr="0095250E" w:rsidRDefault="00C41A5C" w:rsidP="00C41A5C">
      <w:pPr>
        <w:pStyle w:val="PL"/>
        <w:shd w:val="pct10" w:color="auto" w:fill="auto"/>
        <w:rPr>
          <w:color w:val="808080"/>
        </w:rPr>
      </w:pPr>
      <w:r w:rsidRPr="0095250E">
        <w:t xml:space="preserve">    fieldC                          FieldC                  </w:t>
      </w:r>
      <w:r w:rsidRPr="0095250E">
        <w:rPr>
          <w:color w:val="993366"/>
        </w:rPr>
        <w:t>OPTIONAL</w:t>
      </w:r>
      <w:r w:rsidRPr="0095250E">
        <w:t xml:space="preserve">,   </w:t>
      </w:r>
      <w:r w:rsidRPr="0095250E">
        <w:rPr>
          <w:color w:val="808080"/>
        </w:rPr>
        <w:t>-- Need M</w:t>
      </w:r>
    </w:p>
    <w:p w14:paraId="14217210" w14:textId="77777777" w:rsidR="00C41A5C" w:rsidRPr="0095250E" w:rsidRDefault="00C41A5C" w:rsidP="00C41A5C">
      <w:pPr>
        <w:pStyle w:val="PL"/>
        <w:shd w:val="pct10" w:color="auto" w:fill="auto"/>
        <w:rPr>
          <w:color w:val="808080"/>
        </w:rPr>
      </w:pPr>
      <w:r w:rsidRPr="0095250E">
        <w:t xml:space="preserve">    fieldD                          FieldD                  </w:t>
      </w:r>
      <w:r w:rsidRPr="0095250E">
        <w:rPr>
          <w:color w:val="993366"/>
        </w:rPr>
        <w:t>OPTIONAL</w:t>
      </w:r>
      <w:r w:rsidRPr="0095250E">
        <w:t xml:space="preserve">,   </w:t>
      </w:r>
      <w:r w:rsidRPr="0095250E">
        <w:rPr>
          <w:color w:val="808080"/>
        </w:rPr>
        <w:t>-- Cond FieldCsetToY</w:t>
      </w:r>
    </w:p>
    <w:p w14:paraId="62219C2A" w14:textId="77777777" w:rsidR="00C41A5C" w:rsidRPr="0095250E" w:rsidRDefault="00C41A5C" w:rsidP="00C41A5C">
      <w:pPr>
        <w:pStyle w:val="PL"/>
        <w:shd w:val="pct10" w:color="auto" w:fill="auto"/>
      </w:pPr>
      <w:r w:rsidRPr="0095250E">
        <w:t xml:space="preserve">    nonCriticalExtension            </w:t>
      </w:r>
      <w:r w:rsidRPr="0095250E">
        <w:rPr>
          <w:color w:val="993366"/>
        </w:rPr>
        <w:t>SEQUENCE</w:t>
      </w:r>
      <w:r w:rsidRPr="0095250E">
        <w:t xml:space="preserve"> {}             </w:t>
      </w:r>
      <w:r w:rsidRPr="0095250E">
        <w:rPr>
          <w:color w:val="993366"/>
        </w:rPr>
        <w:t>OPTIONAL</w:t>
      </w:r>
    </w:p>
    <w:p w14:paraId="3E70D49E" w14:textId="77777777" w:rsidR="00C41A5C" w:rsidRPr="0095250E" w:rsidRDefault="00C41A5C" w:rsidP="00C41A5C">
      <w:pPr>
        <w:pStyle w:val="PL"/>
        <w:shd w:val="pct10" w:color="auto" w:fill="auto"/>
      </w:pPr>
      <w:r w:rsidRPr="0095250E">
        <w:t>}</w:t>
      </w:r>
    </w:p>
    <w:p w14:paraId="099997AE" w14:textId="77777777" w:rsidR="00C41A5C" w:rsidRPr="0095250E" w:rsidRDefault="00C41A5C" w:rsidP="00C41A5C">
      <w:pPr>
        <w:pStyle w:val="PL"/>
        <w:shd w:val="pct10" w:color="auto" w:fill="auto"/>
      </w:pPr>
    </w:p>
    <w:p w14:paraId="645C9F5D" w14:textId="77777777" w:rsidR="00C41A5C" w:rsidRPr="0095250E" w:rsidRDefault="00C41A5C" w:rsidP="00C41A5C">
      <w:pPr>
        <w:pStyle w:val="PL"/>
        <w:shd w:val="pct10" w:color="auto" w:fill="auto"/>
        <w:rPr>
          <w:color w:val="808080"/>
        </w:rPr>
      </w:pPr>
      <w:r w:rsidRPr="0095250E">
        <w:rPr>
          <w:color w:val="808080"/>
        </w:rPr>
        <w:t>-- /example/ ASN1STOP</w:t>
      </w:r>
    </w:p>
    <w:p w14:paraId="505A929E" w14:textId="77777777" w:rsidR="00C41A5C" w:rsidRPr="0095250E" w:rsidRDefault="00C41A5C" w:rsidP="00C41A5C"/>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C41A5C" w:rsidRPr="0095250E" w14:paraId="15880AF3" w14:textId="77777777" w:rsidTr="00230492">
        <w:trPr>
          <w:cantSplit/>
          <w:tblHeader/>
        </w:trPr>
        <w:tc>
          <w:tcPr>
            <w:tcW w:w="2269" w:type="dxa"/>
            <w:tcBorders>
              <w:top w:val="single" w:sz="4" w:space="0" w:color="808080"/>
              <w:left w:val="single" w:sz="4" w:space="0" w:color="808080"/>
              <w:bottom w:val="single" w:sz="4" w:space="0" w:color="808080"/>
              <w:right w:val="single" w:sz="4" w:space="0" w:color="808080"/>
            </w:tcBorders>
            <w:hideMark/>
          </w:tcPr>
          <w:p w14:paraId="3DB79D74" w14:textId="77777777" w:rsidR="00C41A5C" w:rsidRPr="0095250E" w:rsidRDefault="00C41A5C" w:rsidP="00230492">
            <w:pPr>
              <w:pStyle w:val="TAH"/>
              <w:rPr>
                <w:iCs/>
                <w:lang w:eastAsia="en-GB"/>
              </w:rPr>
            </w:pPr>
            <w:r w:rsidRPr="0095250E">
              <w:rPr>
                <w:iCs/>
                <w:lang w:eastAsia="en-GB"/>
              </w:rPr>
              <w:t>Conditional presence</w:t>
            </w:r>
          </w:p>
        </w:tc>
        <w:tc>
          <w:tcPr>
            <w:tcW w:w="7376" w:type="dxa"/>
            <w:tcBorders>
              <w:top w:val="single" w:sz="4" w:space="0" w:color="808080"/>
              <w:left w:val="single" w:sz="4" w:space="0" w:color="808080"/>
              <w:bottom w:val="single" w:sz="4" w:space="0" w:color="808080"/>
              <w:right w:val="single" w:sz="4" w:space="0" w:color="808080"/>
            </w:tcBorders>
            <w:hideMark/>
          </w:tcPr>
          <w:p w14:paraId="48202DC0" w14:textId="77777777" w:rsidR="00C41A5C" w:rsidRPr="0095250E" w:rsidRDefault="00C41A5C" w:rsidP="00230492">
            <w:pPr>
              <w:pStyle w:val="TAH"/>
              <w:rPr>
                <w:lang w:eastAsia="en-GB"/>
              </w:rPr>
            </w:pPr>
            <w:r w:rsidRPr="0095250E">
              <w:rPr>
                <w:iCs/>
                <w:lang w:eastAsia="en-GB"/>
              </w:rPr>
              <w:t>Explanation</w:t>
            </w:r>
          </w:p>
        </w:tc>
      </w:tr>
      <w:tr w:rsidR="00C41A5C" w:rsidRPr="0095250E" w14:paraId="1C88D03B" w14:textId="77777777" w:rsidTr="00230492">
        <w:trPr>
          <w:cantSplit/>
        </w:trPr>
        <w:tc>
          <w:tcPr>
            <w:tcW w:w="2269" w:type="dxa"/>
            <w:tcBorders>
              <w:top w:val="single" w:sz="4" w:space="0" w:color="808080"/>
              <w:left w:val="single" w:sz="4" w:space="0" w:color="808080"/>
              <w:bottom w:val="single" w:sz="4" w:space="0" w:color="808080"/>
              <w:right w:val="single" w:sz="4" w:space="0" w:color="808080"/>
            </w:tcBorders>
            <w:hideMark/>
          </w:tcPr>
          <w:p w14:paraId="1F18CAD8" w14:textId="77777777" w:rsidR="00C41A5C" w:rsidRPr="0095250E" w:rsidRDefault="00C41A5C" w:rsidP="00230492">
            <w:pPr>
              <w:pStyle w:val="TAL"/>
              <w:rPr>
                <w:i/>
                <w:lang w:eastAsia="en-GB"/>
              </w:rPr>
            </w:pPr>
            <w:r w:rsidRPr="0095250E">
              <w:rPr>
                <w:i/>
                <w:lang w:eastAsia="en-GB"/>
              </w:rPr>
              <w:t>FieldAsetToX</w:t>
            </w:r>
          </w:p>
        </w:tc>
        <w:tc>
          <w:tcPr>
            <w:tcW w:w="7376" w:type="dxa"/>
            <w:tcBorders>
              <w:top w:val="single" w:sz="4" w:space="0" w:color="808080"/>
              <w:left w:val="single" w:sz="4" w:space="0" w:color="808080"/>
              <w:bottom w:val="single" w:sz="4" w:space="0" w:color="808080"/>
              <w:right w:val="single" w:sz="4" w:space="0" w:color="808080"/>
            </w:tcBorders>
            <w:hideMark/>
          </w:tcPr>
          <w:p w14:paraId="152A8DA6" w14:textId="77777777" w:rsidR="00C41A5C" w:rsidRPr="0095250E" w:rsidRDefault="00C41A5C" w:rsidP="00230492">
            <w:pPr>
              <w:pStyle w:val="TAL"/>
              <w:rPr>
                <w:lang w:eastAsia="en-GB"/>
              </w:rPr>
            </w:pPr>
            <w:r w:rsidRPr="0095250E">
              <w:rPr>
                <w:lang w:eastAsia="en-GB"/>
              </w:rPr>
              <w:t>The field is mandatory present if fieldA is included and set to valueX. Otherwise the field is optionally present, need R.</w:t>
            </w:r>
          </w:p>
        </w:tc>
      </w:tr>
      <w:tr w:rsidR="00C41A5C" w:rsidRPr="0095250E" w14:paraId="0563E4D6" w14:textId="77777777" w:rsidTr="00230492">
        <w:trPr>
          <w:cantSplit/>
        </w:trPr>
        <w:tc>
          <w:tcPr>
            <w:tcW w:w="2269" w:type="dxa"/>
            <w:tcBorders>
              <w:top w:val="single" w:sz="4" w:space="0" w:color="808080"/>
              <w:left w:val="single" w:sz="4" w:space="0" w:color="808080"/>
              <w:bottom w:val="single" w:sz="4" w:space="0" w:color="808080"/>
              <w:right w:val="single" w:sz="4" w:space="0" w:color="808080"/>
            </w:tcBorders>
            <w:hideMark/>
          </w:tcPr>
          <w:p w14:paraId="47A92061" w14:textId="77777777" w:rsidR="00C41A5C" w:rsidRPr="0095250E" w:rsidRDefault="00C41A5C" w:rsidP="00230492">
            <w:pPr>
              <w:pStyle w:val="TAL"/>
              <w:rPr>
                <w:i/>
                <w:lang w:eastAsia="en-GB"/>
              </w:rPr>
            </w:pPr>
            <w:r w:rsidRPr="0095250E">
              <w:rPr>
                <w:i/>
                <w:lang w:eastAsia="en-GB"/>
              </w:rPr>
              <w:t>FieldCsetToY</w:t>
            </w:r>
          </w:p>
        </w:tc>
        <w:tc>
          <w:tcPr>
            <w:tcW w:w="7376" w:type="dxa"/>
            <w:tcBorders>
              <w:top w:val="single" w:sz="4" w:space="0" w:color="808080"/>
              <w:left w:val="single" w:sz="4" w:space="0" w:color="808080"/>
              <w:bottom w:val="single" w:sz="4" w:space="0" w:color="808080"/>
              <w:right w:val="single" w:sz="4" w:space="0" w:color="808080"/>
            </w:tcBorders>
            <w:hideMark/>
          </w:tcPr>
          <w:p w14:paraId="3E4C04E0" w14:textId="77777777" w:rsidR="00C41A5C" w:rsidRPr="0095250E" w:rsidRDefault="00C41A5C" w:rsidP="00230492">
            <w:pPr>
              <w:pStyle w:val="TAL"/>
              <w:rPr>
                <w:lang w:eastAsia="en-GB"/>
              </w:rPr>
            </w:pPr>
            <w:r w:rsidRPr="0095250E">
              <w:rPr>
                <w:lang w:eastAsia="en-GB"/>
              </w:rPr>
              <w:t>The field is optionally present, need M, if fieldC is configured and set to valueY. Otherwise the field is absent and the UE does not maintain the value</w:t>
            </w:r>
          </w:p>
        </w:tc>
      </w:tr>
    </w:tbl>
    <w:p w14:paraId="644EA8F3" w14:textId="77777777" w:rsidR="00C41A5C" w:rsidRDefault="00C41A5C" w:rsidP="00C41A5C"/>
    <w:p w14:paraId="38B46FDC" w14:textId="77777777" w:rsidR="00C41A5C" w:rsidRPr="00684595" w:rsidRDefault="00C41A5C" w:rsidP="00C41A5C">
      <w:pPr>
        <w:pStyle w:val="Heading3"/>
      </w:pPr>
      <w:bookmarkStart w:id="16" w:name="_Toc157043385"/>
      <w:bookmarkStart w:id="17" w:name="_Toc157044743"/>
      <w:r w:rsidRPr="00FB5DE9">
        <w:t>Delta-signalling</w:t>
      </w:r>
      <w:bookmarkEnd w:id="16"/>
      <w:bookmarkEnd w:id="17"/>
    </w:p>
    <w:p w14:paraId="7D340EE1" w14:textId="55669C6A" w:rsidR="00C41A5C" w:rsidRDefault="00C41A5C" w:rsidP="00140EA9">
      <w:pPr>
        <w:pStyle w:val="ListParagraph"/>
        <w:numPr>
          <w:ilvl w:val="0"/>
          <w:numId w:val="45"/>
        </w:numPr>
        <w:overflowPunct/>
        <w:autoSpaceDE/>
        <w:autoSpaceDN/>
        <w:adjustRightInd/>
        <w:spacing w:after="160" w:line="259" w:lineRule="auto"/>
        <w:contextualSpacing/>
        <w:textAlignment w:val="auto"/>
      </w:pPr>
      <w:r>
        <w:t>Paradigm</w:t>
      </w:r>
      <w:r w:rsidR="009C0995">
        <w:t>/ambition</w:t>
      </w:r>
      <w:r>
        <w:t xml:space="preserve"> that rules the RAN2 work on signalling design, but not so well documented</w:t>
      </w:r>
      <w:r w:rsidR="009C0995">
        <w:t xml:space="preserve"> what we mean</w:t>
      </w:r>
      <w:r>
        <w:t>.</w:t>
      </w:r>
    </w:p>
    <w:p w14:paraId="512BC446" w14:textId="77777777" w:rsidR="00C41A5C" w:rsidRDefault="00C41A5C" w:rsidP="00140EA9">
      <w:pPr>
        <w:pStyle w:val="ListParagraph"/>
        <w:numPr>
          <w:ilvl w:val="0"/>
          <w:numId w:val="45"/>
        </w:numPr>
        <w:overflowPunct/>
        <w:autoSpaceDE/>
        <w:autoSpaceDN/>
        <w:adjustRightInd/>
        <w:spacing w:after="160" w:line="259" w:lineRule="auto"/>
        <w:contextualSpacing/>
        <w:textAlignment w:val="auto"/>
      </w:pPr>
      <w:r>
        <w:t>Delta-signalling a</w:t>
      </w:r>
      <w:r w:rsidRPr="00684595">
        <w:t xml:space="preserve">llows </w:t>
      </w:r>
      <w:r w:rsidRPr="00FB5DE9">
        <w:t xml:space="preserve">the </w:t>
      </w:r>
      <w:r>
        <w:t>N</w:t>
      </w:r>
      <w:r w:rsidRPr="00684595">
        <w:t xml:space="preserve">w to </w:t>
      </w:r>
    </w:p>
    <w:p w14:paraId="1715990F" w14:textId="77777777" w:rsidR="00C41A5C" w:rsidRDefault="00C41A5C" w:rsidP="00140EA9">
      <w:pPr>
        <w:pStyle w:val="ListParagraph"/>
        <w:numPr>
          <w:ilvl w:val="1"/>
          <w:numId w:val="45"/>
        </w:numPr>
        <w:overflowPunct/>
        <w:autoSpaceDE/>
        <w:autoSpaceDN/>
        <w:adjustRightInd/>
        <w:spacing w:after="160" w:line="259" w:lineRule="auto"/>
        <w:contextualSpacing/>
        <w:textAlignment w:val="auto"/>
      </w:pPr>
      <w:r w:rsidRPr="00684595">
        <w:t xml:space="preserve">include </w:t>
      </w:r>
      <w:r>
        <w:t xml:space="preserve">only those </w:t>
      </w:r>
      <w:r w:rsidRPr="00684595">
        <w:t xml:space="preserve">fields in a message </w:t>
      </w:r>
      <w:r>
        <w:t>that the Nw would like to modify</w:t>
      </w:r>
      <w:r w:rsidRPr="00684595">
        <w:t xml:space="preserve"> </w:t>
      </w:r>
      <w:r>
        <w:t xml:space="preserve">in </w:t>
      </w:r>
      <w:r w:rsidRPr="00684595">
        <w:t xml:space="preserve">the </w:t>
      </w:r>
      <w:r>
        <w:t xml:space="preserve">UE (the </w:t>
      </w:r>
      <w:r w:rsidRPr="00684595">
        <w:t>UE configuration</w:t>
      </w:r>
      <w:r>
        <w:t>)</w:t>
      </w:r>
      <w:r w:rsidRPr="00684595">
        <w:t>, and</w:t>
      </w:r>
    </w:p>
    <w:p w14:paraId="329D8FF2" w14:textId="77777777" w:rsidR="00C41A5C" w:rsidRDefault="00C41A5C" w:rsidP="00140EA9">
      <w:pPr>
        <w:pStyle w:val="ListParagraph"/>
        <w:numPr>
          <w:ilvl w:val="1"/>
          <w:numId w:val="45"/>
        </w:numPr>
        <w:overflowPunct/>
        <w:autoSpaceDE/>
        <w:autoSpaceDN/>
        <w:adjustRightInd/>
        <w:spacing w:after="160" w:line="259" w:lineRule="auto"/>
        <w:contextualSpacing/>
        <w:textAlignment w:val="auto"/>
      </w:pPr>
      <w:r>
        <w:t xml:space="preserve">omit the remaining </w:t>
      </w:r>
      <w:r w:rsidRPr="00684595">
        <w:t xml:space="preserve">fields </w:t>
      </w:r>
      <w:r>
        <w:t xml:space="preserve">of the message </w:t>
      </w:r>
      <w:r w:rsidRPr="00684595">
        <w:t>that are unchanged</w:t>
      </w:r>
      <w:r w:rsidRPr="004C2EAB">
        <w:t xml:space="preserve"> </w:t>
      </w:r>
      <w:r w:rsidRPr="00FB5DE9">
        <w:t>in the “UE configuration”</w:t>
      </w:r>
      <w:r w:rsidRPr="00684595">
        <w:t xml:space="preserve">. </w:t>
      </w:r>
    </w:p>
    <w:p w14:paraId="61A7F2EE" w14:textId="77777777" w:rsidR="00C41A5C" w:rsidRDefault="00C41A5C" w:rsidP="00140EA9">
      <w:pPr>
        <w:pStyle w:val="ListParagraph"/>
        <w:numPr>
          <w:ilvl w:val="1"/>
          <w:numId w:val="45"/>
        </w:numPr>
        <w:overflowPunct/>
        <w:autoSpaceDE/>
        <w:autoSpaceDN/>
        <w:adjustRightInd/>
        <w:spacing w:after="160" w:line="259" w:lineRule="auto"/>
        <w:contextualSpacing/>
        <w:textAlignment w:val="auto"/>
      </w:pPr>
      <w:r>
        <w:t>Typically, a handover command should be a small message.</w:t>
      </w:r>
    </w:p>
    <w:p w14:paraId="031F8143" w14:textId="3DBD1D1C" w:rsidR="00C41A5C" w:rsidRDefault="00C41A5C" w:rsidP="00140EA9">
      <w:pPr>
        <w:pStyle w:val="ListParagraph"/>
        <w:numPr>
          <w:ilvl w:val="1"/>
          <w:numId w:val="45"/>
        </w:numPr>
        <w:overflowPunct/>
        <w:autoSpaceDE/>
        <w:autoSpaceDN/>
        <w:adjustRightInd/>
        <w:spacing w:after="160" w:line="259" w:lineRule="auto"/>
        <w:contextualSpacing/>
        <w:textAlignment w:val="auto"/>
      </w:pPr>
      <w:r>
        <w:lastRenderedPageBreak/>
        <w:t xml:space="preserve">Relies on that the </w:t>
      </w:r>
      <w:r w:rsidR="00E50503">
        <w:t xml:space="preserve">optional </w:t>
      </w:r>
      <w:r>
        <w:t>field has “</w:t>
      </w:r>
      <w:r w:rsidRPr="00684595">
        <w:t>Need M</w:t>
      </w:r>
      <w:r>
        <w:t>”, so that</w:t>
      </w:r>
      <w:r w:rsidRPr="00684595">
        <w:t xml:space="preserve"> </w:t>
      </w:r>
      <w:r>
        <w:t>the f</w:t>
      </w:r>
      <w:r w:rsidRPr="004C2EAB">
        <w:t xml:space="preserve">ield is </w:t>
      </w:r>
      <w:r>
        <w:t>m</w:t>
      </w:r>
      <w:r w:rsidRPr="004C2EAB">
        <w:t xml:space="preserve">aintained by UE if </w:t>
      </w:r>
      <w:r>
        <w:t xml:space="preserve">the </w:t>
      </w:r>
      <w:r w:rsidRPr="004C2EAB">
        <w:t xml:space="preserve">field is </w:t>
      </w:r>
      <w:r w:rsidRPr="00824E12">
        <w:t xml:space="preserve">absent in </w:t>
      </w:r>
      <w:r>
        <w:t xml:space="preserve">the </w:t>
      </w:r>
      <w:r w:rsidRPr="00824E12">
        <w:t>message</w:t>
      </w:r>
      <w:r>
        <w:t>.</w:t>
      </w:r>
    </w:p>
    <w:p w14:paraId="6AAE90EC" w14:textId="212EF65F" w:rsidR="00C41A5C" w:rsidRPr="00824E12" w:rsidRDefault="00C41A5C" w:rsidP="00140EA9">
      <w:pPr>
        <w:pStyle w:val="ListParagraph"/>
        <w:numPr>
          <w:ilvl w:val="0"/>
          <w:numId w:val="45"/>
        </w:numPr>
        <w:overflowPunct/>
        <w:autoSpaceDE/>
        <w:autoSpaceDN/>
        <w:adjustRightInd/>
        <w:spacing w:after="160" w:line="259" w:lineRule="auto"/>
        <w:contextualSpacing/>
        <w:textAlignment w:val="auto"/>
      </w:pPr>
      <w:r w:rsidRPr="005712E6">
        <w:rPr>
          <w:b/>
          <w:bCs/>
        </w:rPr>
        <w:t>Problem</w:t>
      </w:r>
      <w:r>
        <w:t xml:space="preserve">: It </w:t>
      </w:r>
      <w:r>
        <w:t xml:space="preserve">must be possible for a Nw to release the configuration of </w:t>
      </w:r>
      <w:r w:rsidR="00B807F6">
        <w:t xml:space="preserve">a </w:t>
      </w:r>
      <w:r>
        <w:t>feature of a new release in case UE is handed over to a gNB that does not support this feature. We have in principle two ways to</w:t>
      </w:r>
      <w:r w:rsidR="00000FD2">
        <w:t xml:space="preserve"> somewhat</w:t>
      </w:r>
      <w:r>
        <w:t xml:space="preserve"> </w:t>
      </w:r>
      <w:r w:rsidR="009C0995">
        <w:t>“</w:t>
      </w:r>
      <w:r>
        <w:t>overcome</w:t>
      </w:r>
      <w:r w:rsidR="009C0995">
        <w:t>”</w:t>
      </w:r>
      <w:r>
        <w:t xml:space="preserve"> this problem</w:t>
      </w:r>
      <w:r w:rsidR="00E50503">
        <w:t>:</w:t>
      </w:r>
    </w:p>
    <w:p w14:paraId="45FAA6AC" w14:textId="449F90BC" w:rsidR="00C41A5C" w:rsidRPr="00FB5DE9" w:rsidRDefault="00C41A5C" w:rsidP="00140EA9">
      <w:pPr>
        <w:pStyle w:val="ListParagraph"/>
        <w:numPr>
          <w:ilvl w:val="1"/>
          <w:numId w:val="45"/>
        </w:numPr>
        <w:overflowPunct/>
        <w:autoSpaceDE/>
        <w:autoSpaceDN/>
        <w:adjustRightInd/>
        <w:spacing w:after="160" w:line="259" w:lineRule="auto"/>
        <w:contextualSpacing/>
        <w:textAlignment w:val="auto"/>
        <w:rPr>
          <w:lang w:val="en-US"/>
        </w:rPr>
      </w:pPr>
      <w:r w:rsidRPr="12986F09">
        <w:rPr>
          <w:lang w:val="en-US"/>
        </w:rPr>
        <w:t>SetupRelease of the field – Nw can set the fields of non-supported features to be released</w:t>
      </w:r>
      <w:r w:rsidR="00B807F6" w:rsidRPr="12986F09">
        <w:rPr>
          <w:lang w:val="en-US"/>
        </w:rPr>
        <w:t xml:space="preserve"> (but Nw need of course implement the Release)</w:t>
      </w:r>
      <w:r w:rsidRPr="12986F09">
        <w:rPr>
          <w:lang w:val="en-US"/>
        </w:rPr>
        <w:t>.</w:t>
      </w:r>
    </w:p>
    <w:p w14:paraId="4A12E6E5" w14:textId="77777777" w:rsidR="00B807F6" w:rsidRDefault="00C41A5C" w:rsidP="00140EA9">
      <w:pPr>
        <w:pStyle w:val="ListParagraph"/>
        <w:numPr>
          <w:ilvl w:val="1"/>
          <w:numId w:val="45"/>
        </w:numPr>
        <w:overflowPunct/>
        <w:autoSpaceDE/>
        <w:autoSpaceDN/>
        <w:adjustRightInd/>
        <w:spacing w:after="160" w:line="259" w:lineRule="auto"/>
        <w:contextualSpacing/>
        <w:textAlignment w:val="auto"/>
        <w:rPr>
          <w:lang w:val="en-US"/>
        </w:rPr>
      </w:pPr>
      <w:r w:rsidRPr="12986F09">
        <w:rPr>
          <w:lang w:val="en-US"/>
        </w:rPr>
        <w:t>The field is Need R (UE releases the field if not present), and the Nw must always include the field to keep the feature configured (no delta-signalling for this field).</w:t>
      </w:r>
    </w:p>
    <w:p w14:paraId="3B4E0267" w14:textId="77777777" w:rsidR="009C0995" w:rsidRDefault="00B807F6" w:rsidP="00140EA9">
      <w:pPr>
        <w:pStyle w:val="ListParagraph"/>
        <w:numPr>
          <w:ilvl w:val="1"/>
          <w:numId w:val="45"/>
        </w:numPr>
        <w:overflowPunct/>
        <w:autoSpaceDE/>
        <w:autoSpaceDN/>
        <w:adjustRightInd/>
        <w:spacing w:after="160" w:line="259" w:lineRule="auto"/>
        <w:contextualSpacing/>
        <w:textAlignment w:val="auto"/>
      </w:pPr>
      <w:r>
        <w:t xml:space="preserve">In practice, </w:t>
      </w:r>
      <w:r w:rsidR="00000FD2">
        <w:t xml:space="preserve">full or partly support of </w:t>
      </w:r>
      <w:r>
        <w:t>delta-signalling</w:t>
      </w:r>
      <w:r w:rsidR="00000FD2">
        <w:t xml:space="preserve"> is complex to achieve. </w:t>
      </w:r>
    </w:p>
    <w:p w14:paraId="3BD8E568" w14:textId="21AE6B10" w:rsidR="00C41A5C" w:rsidRDefault="00000FD2" w:rsidP="00140EA9">
      <w:pPr>
        <w:pStyle w:val="ListParagraph"/>
        <w:numPr>
          <w:ilvl w:val="1"/>
          <w:numId w:val="45"/>
        </w:numPr>
        <w:overflowPunct/>
        <w:autoSpaceDE/>
        <w:autoSpaceDN/>
        <w:adjustRightInd/>
        <w:spacing w:after="160" w:line="259" w:lineRule="auto"/>
        <w:contextualSpacing/>
        <w:textAlignment w:val="auto"/>
      </w:pPr>
      <w:r>
        <w:t xml:space="preserve">Use of Need R (and </w:t>
      </w:r>
      <w:r w:rsidR="00140EA9">
        <w:t>N</w:t>
      </w:r>
      <w:r>
        <w:t xml:space="preserve">eed M </w:t>
      </w:r>
      <w:r w:rsidR="00E54DFE">
        <w:t xml:space="preserve">only </w:t>
      </w:r>
      <w:r>
        <w:t>within SetupRelease structure</w:t>
      </w:r>
      <w:r w:rsidR="00E54DFE">
        <w:t>)</w:t>
      </w:r>
      <w:r>
        <w:t xml:space="preserve"> is </w:t>
      </w:r>
      <w:r w:rsidR="00431C60">
        <w:t xml:space="preserve">usually </w:t>
      </w:r>
      <w:r>
        <w:t>recommended</w:t>
      </w:r>
      <w:r w:rsidR="00431C60">
        <w:t xml:space="preserve"> for new features</w:t>
      </w:r>
      <w:r>
        <w:t>.</w:t>
      </w:r>
      <w:r w:rsidR="00C41A5C">
        <w:br/>
      </w:r>
    </w:p>
    <w:p w14:paraId="0AE5A738" w14:textId="79FEA41A" w:rsidR="00C41A5C" w:rsidRDefault="00C41A5C" w:rsidP="00140EA9">
      <w:pPr>
        <w:pStyle w:val="ListParagraph"/>
        <w:numPr>
          <w:ilvl w:val="0"/>
          <w:numId w:val="45"/>
        </w:numPr>
        <w:overflowPunct/>
        <w:autoSpaceDE/>
        <w:autoSpaceDN/>
        <w:adjustRightInd/>
        <w:spacing w:after="160" w:line="259" w:lineRule="auto"/>
        <w:contextualSpacing/>
        <w:textAlignment w:val="auto"/>
      </w:pPr>
      <w:r w:rsidRPr="004C2EAB">
        <w:t xml:space="preserve">Full configuration </w:t>
      </w:r>
      <w:r>
        <w:t xml:space="preserve">- </w:t>
      </w:r>
      <w:r w:rsidRPr="004C2EAB">
        <w:t xml:space="preserve">UE clears old config and applies the </w:t>
      </w:r>
      <w:r w:rsidR="00431C60">
        <w:t xml:space="preserve">complete </w:t>
      </w:r>
      <w:r w:rsidRPr="004C2EAB">
        <w:t xml:space="preserve">config </w:t>
      </w:r>
      <w:r>
        <w:t>received in the RRCReconfiguration</w:t>
      </w:r>
      <w:r w:rsidRPr="004C2EAB">
        <w:t xml:space="preserve"> </w:t>
      </w:r>
      <w:r w:rsidRPr="004C2EAB">
        <w:t>message</w:t>
      </w:r>
      <w:r>
        <w:t>.</w:t>
      </w:r>
    </w:p>
    <w:p w14:paraId="274CBA0E" w14:textId="77777777" w:rsidR="00C41A5C" w:rsidRPr="0095250E" w:rsidRDefault="00C41A5C" w:rsidP="00C41A5C">
      <w:pPr>
        <w:pStyle w:val="PL"/>
      </w:pPr>
      <w:r w:rsidRPr="0095250E">
        <w:t xml:space="preserve">RRCReconfiguration-v1530-IEs ::=            </w:t>
      </w:r>
      <w:r w:rsidRPr="0095250E">
        <w:rPr>
          <w:color w:val="993366"/>
        </w:rPr>
        <w:t>SEQUENCE</w:t>
      </w:r>
      <w:r w:rsidRPr="0095250E">
        <w:t xml:space="preserve"> {</w:t>
      </w:r>
    </w:p>
    <w:p w14:paraId="458A7318" w14:textId="77777777" w:rsidR="00C41A5C" w:rsidRPr="0095250E" w:rsidRDefault="00C41A5C" w:rsidP="00C41A5C">
      <w:pPr>
        <w:pStyle w:val="PL"/>
        <w:rPr>
          <w:color w:val="808080"/>
        </w:rPr>
      </w:pPr>
      <w:r w:rsidRPr="0095250E">
        <w:t xml:space="preserve">    masterCellGroup </w:t>
      </w:r>
      <w:r w:rsidRPr="0095250E">
        <w:rPr>
          <w:color w:val="993366"/>
        </w:rPr>
        <w:t>OCTET</w:t>
      </w:r>
      <w:r w:rsidRPr="0095250E">
        <w:t xml:space="preserve"> </w:t>
      </w:r>
      <w:r w:rsidRPr="0095250E">
        <w:rPr>
          <w:color w:val="993366"/>
        </w:rPr>
        <w:t>STRING</w:t>
      </w:r>
      <w:r w:rsidRPr="0095250E">
        <w:t xml:space="preserve"> (CONTAINING CellGroupConfig) </w:t>
      </w:r>
      <w:r w:rsidRPr="0095250E">
        <w:rPr>
          <w:color w:val="993366"/>
        </w:rPr>
        <w:t>OPTIONAL</w:t>
      </w:r>
      <w:r w:rsidRPr="0095250E">
        <w:t xml:space="preserve">, </w:t>
      </w:r>
      <w:r w:rsidRPr="0095250E">
        <w:rPr>
          <w:color w:val="808080"/>
        </w:rPr>
        <w:t>-- Need M</w:t>
      </w:r>
    </w:p>
    <w:p w14:paraId="6B6E288C" w14:textId="77777777" w:rsidR="00C41A5C" w:rsidRPr="0095250E" w:rsidRDefault="00C41A5C" w:rsidP="00C41A5C">
      <w:pPr>
        <w:pStyle w:val="PL"/>
        <w:rPr>
          <w:color w:val="808080"/>
        </w:rPr>
      </w:pPr>
      <w:r>
        <w:t xml:space="preserve">    </w:t>
      </w:r>
      <w:r w:rsidRPr="00743337">
        <w:rPr>
          <w:highlight w:val="yellow"/>
        </w:rPr>
        <w:t>fullConfig</w:t>
      </w:r>
      <w:r w:rsidRPr="0095250E">
        <w:t xml:space="preserve">      </w:t>
      </w:r>
      <w:r w:rsidRPr="0095250E">
        <w:rPr>
          <w:color w:val="993366"/>
        </w:rPr>
        <w:t>ENUMERATED</w:t>
      </w:r>
      <w:r w:rsidRPr="0095250E">
        <w:t xml:space="preserve"> {true}</w:t>
      </w:r>
      <w:r>
        <w:t xml:space="preserve"> </w:t>
      </w:r>
      <w:r w:rsidRPr="0095250E">
        <w:t xml:space="preserve">    </w:t>
      </w:r>
      <w:r w:rsidRPr="0095250E">
        <w:rPr>
          <w:color w:val="993366"/>
        </w:rPr>
        <w:t>OPTIONAL</w:t>
      </w:r>
      <w:r w:rsidRPr="0095250E">
        <w:t xml:space="preserve">, </w:t>
      </w:r>
      <w:r w:rsidRPr="0095250E">
        <w:rPr>
          <w:color w:val="808080"/>
        </w:rPr>
        <w:t>-- Cond FullConfig</w:t>
      </w:r>
    </w:p>
    <w:p w14:paraId="7C1671FA" w14:textId="77777777" w:rsidR="00C41A5C" w:rsidRPr="008759F4" w:rsidRDefault="00C41A5C" w:rsidP="00C41A5C">
      <w:pPr>
        <w:pStyle w:val="PL"/>
        <w:rPr>
          <w:color w:val="808080"/>
        </w:rPr>
      </w:pPr>
      <w:r w:rsidRPr="0095250E">
        <w:t xml:space="preserve">    dedicatedNAS-MessageList                </w:t>
      </w:r>
      <w:r w:rsidRPr="0095250E">
        <w:rPr>
          <w:color w:val="993366"/>
        </w:rPr>
        <w:t>SEQUENCE</w:t>
      </w:r>
      <w:r w:rsidRPr="0095250E">
        <w:t xml:space="preserve"> (</w:t>
      </w:r>
      <w:r w:rsidRPr="0095250E">
        <w:rPr>
          <w:color w:val="993366"/>
        </w:rPr>
        <w:t>SIZE</w:t>
      </w:r>
      <w:r w:rsidRPr="0095250E">
        <w:t>(1..maxDRB))</w:t>
      </w:r>
      <w:r w:rsidRPr="0095250E">
        <w:rPr>
          <w:color w:val="993366"/>
        </w:rPr>
        <w:t xml:space="preserve"> OF</w:t>
      </w:r>
    </w:p>
    <w:p w14:paraId="041F6C0D" w14:textId="77777777" w:rsidR="00C41A5C" w:rsidRDefault="00C41A5C" w:rsidP="00C41A5C">
      <w:pPr>
        <w:pStyle w:val="PL"/>
        <w:rPr>
          <w:color w:val="808080"/>
        </w:rPr>
      </w:pPr>
      <w:r w:rsidRPr="0095250E">
        <w:t xml:space="preserve"> </w:t>
      </w:r>
      <w:r>
        <w:t xml:space="preserve">                 </w:t>
      </w:r>
      <w:r w:rsidRPr="0095250E">
        <w:t xml:space="preserve">DedicatedNAS-Message                     </w:t>
      </w:r>
      <w:r w:rsidRPr="0095250E">
        <w:rPr>
          <w:color w:val="993366"/>
        </w:rPr>
        <w:t>OPTIONAL</w:t>
      </w:r>
      <w:r w:rsidRPr="0095250E">
        <w:t xml:space="preserve">, </w:t>
      </w:r>
      <w:r w:rsidRPr="0095250E">
        <w:rPr>
          <w:color w:val="808080"/>
        </w:rPr>
        <w:t>-- Cond nonHO</w:t>
      </w:r>
    </w:p>
    <w:p w14:paraId="4480D550" w14:textId="77777777" w:rsidR="00C41A5C" w:rsidRPr="0095250E" w:rsidRDefault="00C41A5C" w:rsidP="00C41A5C">
      <w:pPr>
        <w:pStyle w:val="PL"/>
        <w:rPr>
          <w:color w:val="808080"/>
        </w:rPr>
      </w:pPr>
      <w:r>
        <w:rPr>
          <w:color w:val="808080"/>
        </w:rPr>
        <w:t xml:space="preserve">    :</w:t>
      </w:r>
    </w:p>
    <w:p w14:paraId="1D842672" w14:textId="77777777" w:rsidR="00C41A5C" w:rsidRDefault="00C41A5C" w:rsidP="00C41A5C"/>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7"/>
      </w:tblGrid>
      <w:tr w:rsidR="00C41A5C" w:rsidRPr="0095250E" w14:paraId="1C5ECBDF" w14:textId="77777777" w:rsidTr="00230492">
        <w:tc>
          <w:tcPr>
            <w:tcW w:w="9067" w:type="dxa"/>
            <w:tcBorders>
              <w:top w:val="single" w:sz="4" w:space="0" w:color="auto"/>
              <w:left w:val="single" w:sz="4" w:space="0" w:color="auto"/>
              <w:bottom w:val="single" w:sz="4" w:space="0" w:color="auto"/>
              <w:right w:val="single" w:sz="4" w:space="0" w:color="auto"/>
            </w:tcBorders>
            <w:hideMark/>
          </w:tcPr>
          <w:p w14:paraId="71C3A8B8" w14:textId="77777777" w:rsidR="00C41A5C" w:rsidRPr="0095250E" w:rsidRDefault="00C41A5C" w:rsidP="00230492">
            <w:pPr>
              <w:pStyle w:val="TAL"/>
              <w:rPr>
                <w:b/>
                <w:bCs/>
                <w:i/>
                <w:noProof/>
                <w:lang w:eastAsia="en-GB"/>
              </w:rPr>
            </w:pPr>
            <w:r w:rsidRPr="0095250E">
              <w:rPr>
                <w:b/>
                <w:bCs/>
                <w:i/>
                <w:noProof/>
                <w:lang w:eastAsia="en-GB"/>
              </w:rPr>
              <w:t>fullConfig</w:t>
            </w:r>
          </w:p>
          <w:p w14:paraId="7A2C9BB8" w14:textId="77777777" w:rsidR="00C41A5C" w:rsidRPr="0095250E" w:rsidRDefault="00C41A5C" w:rsidP="00230492">
            <w:pPr>
              <w:pStyle w:val="TAL"/>
              <w:rPr>
                <w:b/>
                <w:i/>
                <w:szCs w:val="22"/>
                <w:lang w:eastAsia="sv-SE"/>
              </w:rPr>
            </w:pPr>
            <w:r w:rsidRPr="008759F4">
              <w:rPr>
                <w:bCs/>
                <w:noProof/>
                <w:highlight w:val="yellow"/>
                <w:lang w:eastAsia="en-GB"/>
              </w:rPr>
              <w:t xml:space="preserve">Indicates that the full configuration option is applicable for the </w:t>
            </w:r>
            <w:r w:rsidRPr="008759F4">
              <w:rPr>
                <w:i/>
                <w:szCs w:val="22"/>
                <w:highlight w:val="yellow"/>
                <w:lang w:eastAsia="sv-SE"/>
              </w:rPr>
              <w:t>RRCReconfiguration</w:t>
            </w:r>
            <w:r w:rsidRPr="008759F4">
              <w:rPr>
                <w:bCs/>
                <w:noProof/>
                <w:highlight w:val="yellow"/>
                <w:lang w:eastAsia="en-GB"/>
              </w:rPr>
              <w:t xml:space="preserve"> message for intra-system intra-RAT HO.</w:t>
            </w:r>
            <w:r w:rsidRPr="0095250E">
              <w:rPr>
                <w:bCs/>
                <w:noProof/>
                <w:lang w:eastAsia="en-GB"/>
              </w:rPr>
              <w:t xml:space="preserve"> For inter-RAT HO from E-UTRA to NR, </w:t>
            </w:r>
            <w:r w:rsidRPr="0095250E">
              <w:rPr>
                <w:bCs/>
                <w:i/>
                <w:noProof/>
                <w:lang w:eastAsia="en-GB"/>
              </w:rPr>
              <w:t>fullConfig</w:t>
            </w:r>
            <w:r w:rsidRPr="0095250E">
              <w:rPr>
                <w:bCs/>
                <w:noProof/>
                <w:lang w:eastAsia="en-GB"/>
              </w:rPr>
              <w:t xml:space="preserve"> indicates whether or not delta signalling of SDAP/PDCP from source RAT is applicable. </w:t>
            </w:r>
            <w:r w:rsidRPr="0095250E">
              <w:rPr>
                <w:lang w:eastAsia="sv-SE"/>
              </w:rPr>
              <w:t xml:space="preserve">This field is absent if </w:t>
            </w:r>
            <w:r w:rsidRPr="0095250E">
              <w:t>any DAPS bearer</w:t>
            </w:r>
            <w:r w:rsidRPr="0095250E">
              <w:rPr>
                <w:lang w:eastAsia="sv-SE"/>
              </w:rPr>
              <w:t xml:space="preserve"> is configured or when the </w:t>
            </w:r>
            <w:r w:rsidRPr="0095250E">
              <w:rPr>
                <w:i/>
                <w:lang w:eastAsia="sv-SE"/>
              </w:rPr>
              <w:t>RRCReconfiguration</w:t>
            </w:r>
            <w:r w:rsidRPr="0095250E">
              <w:rPr>
                <w:lang w:eastAsia="sv-SE"/>
              </w:rPr>
              <w:t xml:space="preserve"> message is transmitted on SRB3, and in an </w:t>
            </w:r>
            <w:r w:rsidRPr="0095250E">
              <w:rPr>
                <w:i/>
                <w:lang w:eastAsia="sv-SE"/>
              </w:rPr>
              <w:t>RRCReconfiguration</w:t>
            </w:r>
            <w:r w:rsidRPr="0095250E">
              <w:rPr>
                <w:lang w:eastAsia="sv-SE"/>
              </w:rPr>
              <w:t xml:space="preserve"> message for SCG contained in another </w:t>
            </w:r>
            <w:r w:rsidRPr="0095250E">
              <w:rPr>
                <w:i/>
                <w:lang w:eastAsia="sv-SE"/>
              </w:rPr>
              <w:t>RRCReconfiguration</w:t>
            </w:r>
            <w:r w:rsidRPr="0095250E">
              <w:rPr>
                <w:lang w:eastAsia="sv-SE"/>
              </w:rPr>
              <w:t xml:space="preserve"> message (or </w:t>
            </w:r>
            <w:r w:rsidRPr="0095250E">
              <w:rPr>
                <w:i/>
                <w:lang w:eastAsia="sv-SE"/>
              </w:rPr>
              <w:t>RRCConnectionReconfiguration</w:t>
            </w:r>
            <w:r w:rsidRPr="0095250E">
              <w:rPr>
                <w:lang w:eastAsia="sv-SE"/>
              </w:rPr>
              <w:t xml:space="preserve"> message, see </w:t>
            </w:r>
            <w:r w:rsidRPr="0095250E">
              <w:rPr>
                <w:szCs w:val="22"/>
                <w:lang w:eastAsia="sv-SE"/>
              </w:rPr>
              <w:t xml:space="preserve">TS 36.331 [10]) </w:t>
            </w:r>
            <w:r w:rsidRPr="0095250E">
              <w:rPr>
                <w:lang w:eastAsia="sv-SE"/>
              </w:rPr>
              <w:t>transmitted on SRB1.</w:t>
            </w:r>
          </w:p>
        </w:tc>
      </w:tr>
    </w:tbl>
    <w:p w14:paraId="7BBFDE62" w14:textId="77777777" w:rsidR="00C41A5C" w:rsidRPr="004C2EAB" w:rsidRDefault="00C41A5C" w:rsidP="00C41A5C"/>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7229"/>
      </w:tblGrid>
      <w:tr w:rsidR="00C41A5C" w:rsidRPr="0095250E" w14:paraId="3796B938" w14:textId="77777777" w:rsidTr="00230492">
        <w:tc>
          <w:tcPr>
            <w:tcW w:w="1838" w:type="dxa"/>
            <w:tcBorders>
              <w:top w:val="single" w:sz="4" w:space="0" w:color="auto"/>
              <w:left w:val="single" w:sz="4" w:space="0" w:color="auto"/>
              <w:bottom w:val="single" w:sz="4" w:space="0" w:color="auto"/>
              <w:right w:val="single" w:sz="4" w:space="0" w:color="auto"/>
            </w:tcBorders>
            <w:hideMark/>
          </w:tcPr>
          <w:p w14:paraId="0AC35489" w14:textId="77777777" w:rsidR="00C41A5C" w:rsidRPr="0095250E" w:rsidRDefault="00C41A5C" w:rsidP="00230492">
            <w:pPr>
              <w:pStyle w:val="TAH"/>
              <w:rPr>
                <w:szCs w:val="22"/>
                <w:lang w:eastAsia="sv-SE"/>
              </w:rPr>
            </w:pPr>
            <w:r w:rsidRPr="0095250E">
              <w:rPr>
                <w:szCs w:val="22"/>
                <w:lang w:eastAsia="sv-SE"/>
              </w:rPr>
              <w:t>Conditional Presence</w:t>
            </w:r>
          </w:p>
        </w:tc>
        <w:tc>
          <w:tcPr>
            <w:tcW w:w="7229" w:type="dxa"/>
            <w:tcBorders>
              <w:top w:val="single" w:sz="4" w:space="0" w:color="auto"/>
              <w:left w:val="single" w:sz="4" w:space="0" w:color="auto"/>
              <w:bottom w:val="single" w:sz="4" w:space="0" w:color="auto"/>
              <w:right w:val="single" w:sz="4" w:space="0" w:color="auto"/>
            </w:tcBorders>
            <w:hideMark/>
          </w:tcPr>
          <w:p w14:paraId="028EB3DC" w14:textId="77777777" w:rsidR="00C41A5C" w:rsidRPr="0095250E" w:rsidRDefault="00C41A5C" w:rsidP="00230492">
            <w:pPr>
              <w:pStyle w:val="TAH"/>
              <w:rPr>
                <w:szCs w:val="22"/>
                <w:lang w:eastAsia="sv-SE"/>
              </w:rPr>
            </w:pPr>
            <w:r w:rsidRPr="0095250E">
              <w:rPr>
                <w:szCs w:val="22"/>
                <w:lang w:eastAsia="sv-SE"/>
              </w:rPr>
              <w:t>Explanation</w:t>
            </w:r>
          </w:p>
        </w:tc>
      </w:tr>
      <w:tr w:rsidR="00C41A5C" w:rsidRPr="0095250E" w14:paraId="29236258" w14:textId="77777777" w:rsidTr="00230492">
        <w:tc>
          <w:tcPr>
            <w:tcW w:w="1838" w:type="dxa"/>
            <w:tcBorders>
              <w:top w:val="single" w:sz="4" w:space="0" w:color="auto"/>
              <w:left w:val="single" w:sz="4" w:space="0" w:color="auto"/>
              <w:bottom w:val="single" w:sz="4" w:space="0" w:color="auto"/>
              <w:right w:val="single" w:sz="4" w:space="0" w:color="auto"/>
            </w:tcBorders>
            <w:hideMark/>
          </w:tcPr>
          <w:p w14:paraId="2C4C58F6" w14:textId="77777777" w:rsidR="00C41A5C" w:rsidRPr="0095250E" w:rsidRDefault="00C41A5C" w:rsidP="00230492">
            <w:pPr>
              <w:pStyle w:val="TAL"/>
              <w:rPr>
                <w:i/>
                <w:szCs w:val="22"/>
                <w:lang w:eastAsia="sv-SE"/>
              </w:rPr>
            </w:pPr>
            <w:r w:rsidRPr="0095250E">
              <w:rPr>
                <w:i/>
                <w:szCs w:val="22"/>
                <w:lang w:eastAsia="sv-SE"/>
              </w:rPr>
              <w:t>FullConfig</w:t>
            </w:r>
          </w:p>
        </w:tc>
        <w:tc>
          <w:tcPr>
            <w:tcW w:w="7229" w:type="dxa"/>
            <w:tcBorders>
              <w:top w:val="single" w:sz="4" w:space="0" w:color="auto"/>
              <w:left w:val="single" w:sz="4" w:space="0" w:color="auto"/>
              <w:bottom w:val="single" w:sz="4" w:space="0" w:color="auto"/>
              <w:right w:val="single" w:sz="4" w:space="0" w:color="auto"/>
            </w:tcBorders>
            <w:hideMark/>
          </w:tcPr>
          <w:p w14:paraId="07FDA804" w14:textId="77777777" w:rsidR="00C41A5C" w:rsidRPr="0095250E" w:rsidRDefault="00C41A5C" w:rsidP="00230492">
            <w:pPr>
              <w:pStyle w:val="TAL"/>
              <w:rPr>
                <w:szCs w:val="22"/>
                <w:lang w:eastAsia="sv-SE"/>
              </w:rPr>
            </w:pPr>
            <w:r w:rsidRPr="0095250E">
              <w:rPr>
                <w:szCs w:val="22"/>
                <w:lang w:eastAsia="sv-SE"/>
              </w:rPr>
              <w:t xml:space="preserve">The field is mandatory present in case of inter-system handover from E-UTRA/EPC to NR. </w:t>
            </w:r>
            <w:r w:rsidRPr="00D43E4C">
              <w:rPr>
                <w:szCs w:val="22"/>
                <w:highlight w:val="yellow"/>
                <w:lang w:eastAsia="sv-SE"/>
              </w:rPr>
              <w:t>It is optionally present, Need N, during a reconfiguration with sync</w:t>
            </w:r>
            <w:r w:rsidRPr="0095250E">
              <w:rPr>
                <w:szCs w:val="22"/>
                <w:lang w:eastAsia="sv-SE"/>
              </w:rPr>
              <w:t xml:space="preserve"> which is not related to an LTM cell switch or subsequent CPAC, and also in first reconfiguration after reestablishment; or for intra-system handover from E-UTRA/5GC to NR. It is </w:t>
            </w:r>
            <w:r w:rsidRPr="0095250E">
              <w:rPr>
                <w:szCs w:val="22"/>
                <w:lang w:eastAsia="en-GB"/>
              </w:rPr>
              <w:t>absent</w:t>
            </w:r>
            <w:r w:rsidRPr="0095250E">
              <w:rPr>
                <w:szCs w:val="22"/>
                <w:lang w:eastAsia="sv-SE"/>
              </w:rPr>
              <w:t xml:space="preserve"> otherwise.</w:t>
            </w:r>
          </w:p>
        </w:tc>
      </w:tr>
    </w:tbl>
    <w:p w14:paraId="4D8088FC" w14:textId="77777777" w:rsidR="00C41A5C" w:rsidRDefault="00C41A5C" w:rsidP="00C41A5C"/>
    <w:p w14:paraId="748EFE0D" w14:textId="77777777" w:rsidR="00C41A5C" w:rsidRPr="00C5265E" w:rsidRDefault="00C41A5C" w:rsidP="00C5265E">
      <w:pPr>
        <w:pStyle w:val="Heading3"/>
      </w:pPr>
      <w:bookmarkStart w:id="18" w:name="_Toc157043386"/>
      <w:bookmarkStart w:id="19" w:name="_Toc157044744"/>
      <w:r w:rsidRPr="00C5265E">
        <w:t>SetupRelease</w:t>
      </w:r>
      <w:bookmarkEnd w:id="18"/>
      <w:bookmarkEnd w:id="19"/>
    </w:p>
    <w:p w14:paraId="2CB52598" w14:textId="77777777" w:rsidR="00C41A5C" w:rsidRDefault="00C41A5C" w:rsidP="00C41A5C">
      <w:r>
        <w:t>This is the most advanced ASN.1 feature we use in RRC.</w:t>
      </w:r>
    </w:p>
    <w:p w14:paraId="3C700F36" w14:textId="77777777" w:rsidR="00C41A5C" w:rsidRDefault="00C41A5C" w:rsidP="00C41A5C">
      <w:r w:rsidRPr="00FC0281">
        <w:t xml:space="preserve">The usage of the parameterised SetupRelease type is like a function call in programming languages where the element type parameter is passed as a parameter. The parameterised type only implies a textual change in abstract syntax where </w:t>
      </w:r>
      <w:r w:rsidRPr="00FC0281">
        <w:rPr>
          <w:b/>
          <w:bCs/>
        </w:rPr>
        <w:t>all references to the parameterised type are replaced by the compiler with the release/setup choice</w:t>
      </w:r>
      <w:r w:rsidRPr="00FC0281">
        <w:t>.</w:t>
      </w:r>
    </w:p>
    <w:p w14:paraId="32046009" w14:textId="77777777" w:rsidR="00C41A5C" w:rsidRDefault="00C41A5C" w:rsidP="00C41A5C">
      <w:pPr>
        <w:pStyle w:val="PL"/>
      </w:pPr>
    </w:p>
    <w:p w14:paraId="6CE515CE" w14:textId="77777777" w:rsidR="00C41A5C" w:rsidRPr="0095250E" w:rsidRDefault="00C41A5C" w:rsidP="00C41A5C">
      <w:pPr>
        <w:pStyle w:val="PL"/>
      </w:pPr>
      <w:r w:rsidRPr="0095250E">
        <w:t xml:space="preserve">MAC-CellGroupConfig ::=  </w:t>
      </w:r>
      <w:r w:rsidRPr="0095250E">
        <w:rPr>
          <w:color w:val="993366"/>
        </w:rPr>
        <w:t>SEQUENCE</w:t>
      </w:r>
      <w:r w:rsidRPr="0095250E">
        <w:t xml:space="preserve"> {</w:t>
      </w:r>
    </w:p>
    <w:p w14:paraId="2B826631" w14:textId="77777777" w:rsidR="00C41A5C" w:rsidRPr="0095250E" w:rsidRDefault="00C41A5C" w:rsidP="00C41A5C">
      <w:pPr>
        <w:pStyle w:val="PL"/>
        <w:rPr>
          <w:color w:val="808080"/>
        </w:rPr>
      </w:pPr>
      <w:r w:rsidRPr="0095250E">
        <w:t xml:space="preserve">    drx-Config  </w:t>
      </w:r>
      <w:r>
        <w:t xml:space="preserve">             </w:t>
      </w:r>
      <w:r w:rsidRPr="0095250E">
        <w:t xml:space="preserve">SetupRelease { DRX-Config } </w:t>
      </w:r>
      <w:r>
        <w:t xml:space="preserve">    </w:t>
      </w:r>
      <w:r w:rsidRPr="0095250E">
        <w:t xml:space="preserve">     </w:t>
      </w:r>
      <w:r w:rsidRPr="0095250E">
        <w:rPr>
          <w:color w:val="993366"/>
        </w:rPr>
        <w:t>OPTIONAL</w:t>
      </w:r>
      <w:r w:rsidRPr="0095250E">
        <w:t xml:space="preserve">,   </w:t>
      </w:r>
      <w:r w:rsidRPr="0095250E">
        <w:rPr>
          <w:color w:val="808080"/>
        </w:rPr>
        <w:t>-- Need M</w:t>
      </w:r>
    </w:p>
    <w:p w14:paraId="44971E12" w14:textId="77777777" w:rsidR="00C41A5C" w:rsidRPr="0095250E" w:rsidRDefault="00C41A5C" w:rsidP="00C41A5C">
      <w:pPr>
        <w:pStyle w:val="PL"/>
        <w:rPr>
          <w:color w:val="808080"/>
        </w:rPr>
      </w:pPr>
      <w:r w:rsidRPr="0095250E">
        <w:t xml:space="preserve">    schedulingRequestConfig  SchedulingRequestConfig            </w:t>
      </w:r>
      <w:r>
        <w:t xml:space="preserve">  </w:t>
      </w:r>
      <w:r w:rsidRPr="0095250E">
        <w:rPr>
          <w:color w:val="993366"/>
        </w:rPr>
        <w:t>OPTIONAL</w:t>
      </w:r>
      <w:r w:rsidRPr="0095250E">
        <w:t xml:space="preserve">,   </w:t>
      </w:r>
      <w:r w:rsidRPr="0095250E">
        <w:rPr>
          <w:color w:val="808080"/>
        </w:rPr>
        <w:t>-- Need M</w:t>
      </w:r>
    </w:p>
    <w:p w14:paraId="7469822F" w14:textId="77777777" w:rsidR="00C41A5C" w:rsidRPr="0095250E" w:rsidRDefault="00C41A5C" w:rsidP="00C41A5C">
      <w:pPr>
        <w:pStyle w:val="PL"/>
        <w:rPr>
          <w:color w:val="808080"/>
        </w:rPr>
      </w:pPr>
      <w:r w:rsidRPr="0095250E">
        <w:t xml:space="preserve">    bsr-Config               BSR-Config                           </w:t>
      </w:r>
      <w:r w:rsidRPr="0095250E">
        <w:rPr>
          <w:color w:val="993366"/>
        </w:rPr>
        <w:t>OPTIONAL</w:t>
      </w:r>
      <w:r w:rsidRPr="0095250E">
        <w:t xml:space="preserve">,   </w:t>
      </w:r>
      <w:r w:rsidRPr="0095250E">
        <w:rPr>
          <w:color w:val="808080"/>
        </w:rPr>
        <w:t>-- Need M</w:t>
      </w:r>
    </w:p>
    <w:p w14:paraId="0EB449A0" w14:textId="77777777" w:rsidR="00C41A5C" w:rsidRPr="0095250E" w:rsidRDefault="00C41A5C" w:rsidP="00C41A5C">
      <w:pPr>
        <w:pStyle w:val="PL"/>
        <w:rPr>
          <w:color w:val="808080"/>
        </w:rPr>
      </w:pPr>
      <w:r>
        <w:rPr>
          <w:color w:val="808080"/>
        </w:rPr>
        <w:t>&lt;cut&gt;</w:t>
      </w:r>
    </w:p>
    <w:p w14:paraId="35793F0A" w14:textId="77777777" w:rsidR="00C41A5C" w:rsidRDefault="00C41A5C" w:rsidP="00C41A5C"/>
    <w:p w14:paraId="07743A27" w14:textId="77777777" w:rsidR="00C41A5C" w:rsidRDefault="00C41A5C" w:rsidP="00C41A5C">
      <w:r>
        <w:t>expands to</w:t>
      </w:r>
    </w:p>
    <w:p w14:paraId="10E7A3A4" w14:textId="77777777" w:rsidR="00C41A5C" w:rsidRDefault="00C41A5C" w:rsidP="00C41A5C">
      <w:pPr>
        <w:pStyle w:val="PL"/>
      </w:pPr>
    </w:p>
    <w:p w14:paraId="217D8A45" w14:textId="77777777" w:rsidR="00C41A5C" w:rsidRPr="0095250E" w:rsidRDefault="00C41A5C" w:rsidP="00C41A5C">
      <w:pPr>
        <w:pStyle w:val="PL"/>
      </w:pPr>
      <w:r w:rsidRPr="0095250E">
        <w:t xml:space="preserve">MAC-CellGroupConfig ::=  </w:t>
      </w:r>
      <w:r w:rsidRPr="0095250E">
        <w:rPr>
          <w:color w:val="993366"/>
        </w:rPr>
        <w:t>SEQUENCE</w:t>
      </w:r>
      <w:r w:rsidRPr="0095250E">
        <w:t xml:space="preserve"> {</w:t>
      </w:r>
    </w:p>
    <w:p w14:paraId="682E3BAD" w14:textId="77777777" w:rsidR="00C41A5C" w:rsidRPr="0095250E" w:rsidRDefault="00C41A5C" w:rsidP="00C41A5C">
      <w:pPr>
        <w:pStyle w:val="PL"/>
      </w:pPr>
      <w:r>
        <w:t xml:space="preserve">    drx-Config       </w:t>
      </w:r>
      <w:r w:rsidRPr="0095250E">
        <w:t xml:space="preserve"> </w:t>
      </w:r>
      <w:r w:rsidRPr="0095250E">
        <w:rPr>
          <w:color w:val="993366"/>
        </w:rPr>
        <w:t>CHOICE</w:t>
      </w:r>
      <w:r w:rsidRPr="0095250E">
        <w:t xml:space="preserve"> {</w:t>
      </w:r>
    </w:p>
    <w:p w14:paraId="50B4480B" w14:textId="77777777" w:rsidR="00C41A5C" w:rsidRPr="0095250E" w:rsidRDefault="00C41A5C" w:rsidP="00C41A5C">
      <w:pPr>
        <w:pStyle w:val="PL"/>
      </w:pPr>
      <w:r w:rsidRPr="0095250E">
        <w:lastRenderedPageBreak/>
        <w:t xml:space="preserve">    </w:t>
      </w:r>
      <w:r>
        <w:t xml:space="preserve">    </w:t>
      </w:r>
      <w:r w:rsidRPr="0095250E">
        <w:t xml:space="preserve">release         </w:t>
      </w:r>
      <w:r w:rsidRPr="0095250E">
        <w:rPr>
          <w:color w:val="993366"/>
        </w:rPr>
        <w:t>NULL</w:t>
      </w:r>
      <w:r w:rsidRPr="0095250E">
        <w:t>,</w:t>
      </w:r>
    </w:p>
    <w:p w14:paraId="2F3CB2ED" w14:textId="77777777" w:rsidR="00C41A5C" w:rsidRPr="0095250E" w:rsidRDefault="00C41A5C" w:rsidP="00C41A5C">
      <w:pPr>
        <w:pStyle w:val="PL"/>
      </w:pPr>
      <w:r w:rsidRPr="0095250E">
        <w:t xml:space="preserve">    </w:t>
      </w:r>
      <w:r>
        <w:t xml:space="preserve">    </w:t>
      </w:r>
      <w:r w:rsidRPr="0095250E">
        <w:t>setup           DRX-Config</w:t>
      </w:r>
    </w:p>
    <w:p w14:paraId="46A8FB46" w14:textId="77777777" w:rsidR="00C41A5C" w:rsidRPr="0095250E" w:rsidRDefault="00C41A5C" w:rsidP="00C41A5C">
      <w:pPr>
        <w:pStyle w:val="PL"/>
      </w:pPr>
      <w:r>
        <w:t xml:space="preserve">    </w:t>
      </w:r>
      <w:r w:rsidRPr="0095250E">
        <w:t>}</w:t>
      </w:r>
    </w:p>
    <w:p w14:paraId="5BBC89B7" w14:textId="77777777" w:rsidR="00C41A5C" w:rsidRPr="0095250E" w:rsidRDefault="00C41A5C" w:rsidP="00C41A5C">
      <w:pPr>
        <w:pStyle w:val="PL"/>
        <w:rPr>
          <w:color w:val="808080"/>
        </w:rPr>
      </w:pPr>
      <w:r w:rsidRPr="0095250E">
        <w:t xml:space="preserve">    schedulingRequestConfig  SchedulingRequestConfig            </w:t>
      </w:r>
      <w:r>
        <w:t xml:space="preserve">  </w:t>
      </w:r>
      <w:r w:rsidRPr="0095250E">
        <w:rPr>
          <w:color w:val="993366"/>
        </w:rPr>
        <w:t>OPTIONAL</w:t>
      </w:r>
      <w:r w:rsidRPr="0095250E">
        <w:t xml:space="preserve">,   </w:t>
      </w:r>
      <w:r w:rsidRPr="0095250E">
        <w:rPr>
          <w:color w:val="808080"/>
        </w:rPr>
        <w:t>-- Need M</w:t>
      </w:r>
    </w:p>
    <w:p w14:paraId="6AFC10C9" w14:textId="77777777" w:rsidR="00C41A5C" w:rsidRPr="0095250E" w:rsidRDefault="00C41A5C" w:rsidP="00C41A5C">
      <w:pPr>
        <w:pStyle w:val="PL"/>
        <w:rPr>
          <w:color w:val="808080"/>
        </w:rPr>
      </w:pPr>
      <w:r w:rsidRPr="0095250E">
        <w:t xml:space="preserve">    bsr-Config               BSR-Config                           </w:t>
      </w:r>
      <w:r w:rsidRPr="0095250E">
        <w:rPr>
          <w:color w:val="993366"/>
        </w:rPr>
        <w:t>OPTIONAL</w:t>
      </w:r>
      <w:r w:rsidRPr="0095250E">
        <w:t xml:space="preserve">,   </w:t>
      </w:r>
      <w:r w:rsidRPr="0095250E">
        <w:rPr>
          <w:color w:val="808080"/>
        </w:rPr>
        <w:t>-- Need M</w:t>
      </w:r>
    </w:p>
    <w:p w14:paraId="631CF105" w14:textId="77777777" w:rsidR="00C41A5C" w:rsidRPr="0095250E" w:rsidRDefault="00C41A5C" w:rsidP="00C41A5C">
      <w:pPr>
        <w:pStyle w:val="PL"/>
        <w:rPr>
          <w:color w:val="808080"/>
        </w:rPr>
      </w:pPr>
      <w:r>
        <w:rPr>
          <w:color w:val="808080"/>
        </w:rPr>
        <w:t>&lt;cut&gt;</w:t>
      </w:r>
    </w:p>
    <w:p w14:paraId="68572C59" w14:textId="77777777" w:rsidR="00C41A5C" w:rsidRPr="0095250E" w:rsidRDefault="00C41A5C" w:rsidP="00C41A5C">
      <w:pPr>
        <w:pStyle w:val="PL"/>
      </w:pPr>
    </w:p>
    <w:p w14:paraId="734D42DF" w14:textId="77777777" w:rsidR="00C41A5C" w:rsidRDefault="00C41A5C" w:rsidP="00C41A5C"/>
    <w:p w14:paraId="760B5E78" w14:textId="77777777" w:rsidR="00C41A5C" w:rsidRPr="00140EA9" w:rsidRDefault="00C41A5C" w:rsidP="00C41A5C">
      <w:pPr>
        <w:spacing w:after="0"/>
      </w:pPr>
      <w:r>
        <w:t xml:space="preserve">This </w:t>
      </w:r>
      <w:r w:rsidRPr="00140EA9">
        <w:t xml:space="preserve">means in the PER-encoded bits, there is one choice-bit. </w:t>
      </w:r>
    </w:p>
    <w:p w14:paraId="40CB45D8" w14:textId="23B2D26A" w:rsidR="00C41A5C" w:rsidRPr="00140EA9" w:rsidRDefault="00C41A5C" w:rsidP="00140EA9">
      <w:pPr>
        <w:pStyle w:val="ListParagraph"/>
        <w:numPr>
          <w:ilvl w:val="1"/>
          <w:numId w:val="44"/>
        </w:numPr>
        <w:rPr>
          <w:rFonts w:ascii="Times New Roman" w:hAnsi="Times New Roman"/>
          <w:sz w:val="20"/>
          <w:szCs w:val="20"/>
        </w:rPr>
      </w:pPr>
      <w:r w:rsidRPr="00140EA9">
        <w:rPr>
          <w:rFonts w:ascii="Times New Roman" w:hAnsi="Times New Roman"/>
          <w:sz w:val="20"/>
          <w:szCs w:val="20"/>
        </w:rPr>
        <w:t>If the bit is 0, the following bits encodes the next field, and UE releases the drx-Config.</w:t>
      </w:r>
    </w:p>
    <w:p w14:paraId="37F61D94" w14:textId="2FE4086A" w:rsidR="00140EA9" w:rsidRPr="00140EA9" w:rsidRDefault="00140EA9" w:rsidP="00140EA9">
      <w:pPr>
        <w:pStyle w:val="ListParagraph"/>
        <w:numPr>
          <w:ilvl w:val="1"/>
          <w:numId w:val="44"/>
        </w:numPr>
        <w:rPr>
          <w:rFonts w:ascii="Times New Roman" w:hAnsi="Times New Roman"/>
          <w:sz w:val="20"/>
          <w:szCs w:val="20"/>
        </w:rPr>
      </w:pPr>
      <w:r w:rsidRPr="00140EA9">
        <w:rPr>
          <w:rFonts w:ascii="Times New Roman" w:hAnsi="Times New Roman"/>
          <w:sz w:val="20"/>
          <w:szCs w:val="20"/>
        </w:rPr>
        <w:t xml:space="preserve">If this bit is 1, DRX-Config follows, and UE stores this (as specified for the DRX-Config). </w:t>
      </w:r>
    </w:p>
    <w:p w14:paraId="51434530" w14:textId="77777777" w:rsidR="00C41A5C" w:rsidRPr="00140EA9" w:rsidRDefault="00C41A5C" w:rsidP="00C41A5C">
      <w:pPr>
        <w:spacing w:after="0"/>
      </w:pPr>
    </w:p>
    <w:p w14:paraId="0D3ABF67" w14:textId="77777777" w:rsidR="00356C85" w:rsidRPr="004C2EAB" w:rsidRDefault="00356C85" w:rsidP="00356C85">
      <w:pPr>
        <w:pStyle w:val="Heading3"/>
      </w:pPr>
      <w:r w:rsidRPr="004C2EAB">
        <w:t>Lists</w:t>
      </w:r>
      <w:bookmarkEnd w:id="6"/>
      <w:bookmarkEnd w:id="7"/>
      <w:r w:rsidRPr="004C2EAB">
        <w:t xml:space="preserve"> </w:t>
      </w:r>
    </w:p>
    <w:p w14:paraId="21CD951B" w14:textId="77777777" w:rsidR="00356C85" w:rsidRPr="00356C85" w:rsidRDefault="00356C85" w:rsidP="00356C85">
      <w:pPr>
        <w:pStyle w:val="Heading4"/>
      </w:pPr>
      <w:bookmarkStart w:id="20" w:name="_Toc157043388"/>
      <w:bookmarkStart w:id="21" w:name="_Toc157044746"/>
      <w:r w:rsidRPr="00356C85">
        <w:t>ToAddMod lists</w:t>
      </w:r>
      <w:bookmarkEnd w:id="20"/>
      <w:bookmarkEnd w:id="21"/>
    </w:p>
    <w:p w14:paraId="66DDF99C" w14:textId="77777777" w:rsidR="00356C85" w:rsidRPr="00851662" w:rsidRDefault="00356C85" w:rsidP="00356C85"/>
    <w:p w14:paraId="6CBDB67A" w14:textId="77777777" w:rsidR="00356C85" w:rsidRDefault="00356C85" w:rsidP="00356C85">
      <w:pPr>
        <w:pStyle w:val="PL"/>
      </w:pPr>
    </w:p>
    <w:p w14:paraId="450E5A3C" w14:textId="77777777" w:rsidR="00356C85" w:rsidRPr="0095250E" w:rsidRDefault="00356C85" w:rsidP="00356C85">
      <w:pPr>
        <w:pStyle w:val="PL"/>
        <w:rPr>
          <w:color w:val="808080"/>
        </w:rPr>
      </w:pPr>
      <w:r w:rsidRPr="0095250E">
        <w:t xml:space="preserve">sCellToAddModList   </w:t>
      </w:r>
      <w:r w:rsidRPr="0095250E">
        <w:rPr>
          <w:color w:val="993366"/>
        </w:rPr>
        <w:t>SEQUENCE</w:t>
      </w:r>
      <w:r w:rsidRPr="0095250E">
        <w:t xml:space="preserve"> (</w:t>
      </w:r>
      <w:r w:rsidRPr="0095250E">
        <w:rPr>
          <w:color w:val="993366"/>
        </w:rPr>
        <w:t>SIZE</w:t>
      </w:r>
      <w:r w:rsidRPr="0095250E">
        <w:t xml:space="preserve"> (1..</w:t>
      </w:r>
      <w:r>
        <w:t>10</w:t>
      </w:r>
      <w:r w:rsidRPr="0095250E">
        <w:t>))</w:t>
      </w:r>
      <w:r w:rsidRPr="0095250E">
        <w:rPr>
          <w:color w:val="993366"/>
        </w:rPr>
        <w:t xml:space="preserve"> OF</w:t>
      </w:r>
      <w:r w:rsidRPr="0095250E">
        <w:t xml:space="preserve"> SCellConfig   </w:t>
      </w:r>
      <w:r w:rsidRPr="0095250E">
        <w:rPr>
          <w:color w:val="993366"/>
        </w:rPr>
        <w:t>OPTIONAL</w:t>
      </w:r>
      <w:r w:rsidRPr="0095250E">
        <w:t xml:space="preserve">,   </w:t>
      </w:r>
      <w:r w:rsidRPr="0095250E">
        <w:rPr>
          <w:color w:val="808080"/>
        </w:rPr>
        <w:t>-- Need N</w:t>
      </w:r>
    </w:p>
    <w:p w14:paraId="52A889A3" w14:textId="77777777" w:rsidR="00356C85" w:rsidRDefault="00356C85" w:rsidP="00356C85">
      <w:pPr>
        <w:pStyle w:val="PL"/>
        <w:rPr>
          <w:color w:val="808080"/>
        </w:rPr>
      </w:pPr>
      <w:r w:rsidRPr="0095250E">
        <w:t xml:space="preserve">sCellToReleaseList  </w:t>
      </w:r>
      <w:r w:rsidRPr="0095250E">
        <w:rPr>
          <w:color w:val="993366"/>
        </w:rPr>
        <w:t>SEQUENCE</w:t>
      </w:r>
      <w:r w:rsidRPr="0095250E">
        <w:t xml:space="preserve"> (</w:t>
      </w:r>
      <w:r w:rsidRPr="0095250E">
        <w:rPr>
          <w:color w:val="993366"/>
        </w:rPr>
        <w:t>SIZE</w:t>
      </w:r>
      <w:r w:rsidRPr="0095250E">
        <w:t xml:space="preserve"> (1..</w:t>
      </w:r>
      <w:r>
        <w:t>10</w:t>
      </w:r>
      <w:r w:rsidRPr="0095250E">
        <w:t>))</w:t>
      </w:r>
      <w:r w:rsidRPr="0095250E">
        <w:rPr>
          <w:color w:val="993366"/>
        </w:rPr>
        <w:t xml:space="preserve"> OF</w:t>
      </w:r>
      <w:r w:rsidRPr="0095250E">
        <w:t xml:space="preserve"> SCellIndex    </w:t>
      </w:r>
      <w:r w:rsidRPr="0095250E">
        <w:rPr>
          <w:color w:val="993366"/>
        </w:rPr>
        <w:t>OPTIONAL</w:t>
      </w:r>
      <w:r w:rsidRPr="0095250E">
        <w:t xml:space="preserve">,   </w:t>
      </w:r>
      <w:r w:rsidRPr="0095250E">
        <w:rPr>
          <w:color w:val="808080"/>
        </w:rPr>
        <w:t>-- Need N</w:t>
      </w:r>
    </w:p>
    <w:p w14:paraId="26B503E3" w14:textId="77777777" w:rsidR="00356C85" w:rsidRDefault="00356C85" w:rsidP="00356C85">
      <w:pPr>
        <w:pStyle w:val="PL"/>
        <w:rPr>
          <w:color w:val="808080"/>
        </w:rPr>
      </w:pPr>
    </w:p>
    <w:p w14:paraId="0962F4DC" w14:textId="77777777" w:rsidR="00356C85" w:rsidRPr="0095250E" w:rsidRDefault="00356C85" w:rsidP="00356C85">
      <w:pPr>
        <w:pStyle w:val="PL"/>
      </w:pPr>
      <w:r w:rsidRPr="0095250E">
        <w:t xml:space="preserve">SCellConfig ::=     </w:t>
      </w:r>
      <w:r w:rsidRPr="0095250E">
        <w:rPr>
          <w:color w:val="993366"/>
        </w:rPr>
        <w:t>SEQUENCE</w:t>
      </w:r>
      <w:r w:rsidRPr="0095250E">
        <w:t xml:space="preserve"> {</w:t>
      </w:r>
    </w:p>
    <w:p w14:paraId="345843C9" w14:textId="77777777" w:rsidR="00356C85" w:rsidRPr="0095250E" w:rsidRDefault="00356C85" w:rsidP="00356C85">
      <w:pPr>
        <w:pStyle w:val="PL"/>
      </w:pPr>
      <w:r w:rsidRPr="0095250E">
        <w:t xml:space="preserve">    sCellIndex         </w:t>
      </w:r>
      <w:r>
        <w:t xml:space="preserve">    </w:t>
      </w:r>
      <w:r w:rsidRPr="0095250E">
        <w:t>SCellIndex,</w:t>
      </w:r>
    </w:p>
    <w:p w14:paraId="392D41C6" w14:textId="77777777" w:rsidR="00356C85" w:rsidRPr="0095250E" w:rsidRDefault="00356C85" w:rsidP="00356C85">
      <w:pPr>
        <w:pStyle w:val="PL"/>
        <w:rPr>
          <w:color w:val="808080"/>
        </w:rPr>
      </w:pPr>
      <w:r w:rsidRPr="0095250E">
        <w:t xml:space="preserve">    sCellConfigCommon  </w:t>
      </w:r>
      <w:r>
        <w:t xml:space="preserve">    </w:t>
      </w:r>
      <w:r w:rsidRPr="0095250E">
        <w:t xml:space="preserve">ServingCellConfigCommon       </w:t>
      </w:r>
      <w:r w:rsidRPr="0095250E">
        <w:rPr>
          <w:color w:val="993366"/>
        </w:rPr>
        <w:t>OPTIONAL</w:t>
      </w:r>
      <w:r w:rsidRPr="0095250E">
        <w:t xml:space="preserve">,   </w:t>
      </w:r>
      <w:r w:rsidRPr="0095250E">
        <w:rPr>
          <w:color w:val="808080"/>
        </w:rPr>
        <w:t>-- Cond SCellAdd</w:t>
      </w:r>
    </w:p>
    <w:p w14:paraId="184114E9" w14:textId="77777777" w:rsidR="00356C85" w:rsidRPr="0095250E" w:rsidRDefault="00356C85" w:rsidP="00356C85">
      <w:pPr>
        <w:pStyle w:val="PL"/>
        <w:rPr>
          <w:color w:val="808080"/>
        </w:rPr>
      </w:pPr>
      <w:r w:rsidRPr="0095250E">
        <w:t xml:space="preserve">    sCellConfigDedicated   ServingCellConfig             </w:t>
      </w:r>
      <w:r w:rsidRPr="0095250E">
        <w:rPr>
          <w:color w:val="993366"/>
        </w:rPr>
        <w:t>OPTIONAL</w:t>
      </w:r>
      <w:r w:rsidRPr="0095250E">
        <w:t xml:space="preserve">,   </w:t>
      </w:r>
      <w:r w:rsidRPr="0095250E">
        <w:rPr>
          <w:color w:val="808080"/>
        </w:rPr>
        <w:t>-- Cond SCellAddMod</w:t>
      </w:r>
    </w:p>
    <w:p w14:paraId="13CBE92B" w14:textId="77777777" w:rsidR="00356C85" w:rsidRDefault="00356C85" w:rsidP="00356C85">
      <w:pPr>
        <w:pStyle w:val="PL"/>
      </w:pPr>
      <w:r w:rsidRPr="0095250E">
        <w:t xml:space="preserve">    ...</w:t>
      </w:r>
    </w:p>
    <w:p w14:paraId="10BCC4C8" w14:textId="77777777" w:rsidR="00356C85" w:rsidRPr="0095250E" w:rsidRDefault="00356C85" w:rsidP="00356C85">
      <w:pPr>
        <w:pStyle w:val="PL"/>
      </w:pPr>
      <w:r>
        <w:t>}</w:t>
      </w:r>
    </w:p>
    <w:p w14:paraId="34D5DBF0" w14:textId="77777777" w:rsidR="00356C85" w:rsidRDefault="00356C85" w:rsidP="00356C85">
      <w:pPr>
        <w:pStyle w:val="PL"/>
        <w:rPr>
          <w:color w:val="808080"/>
        </w:rPr>
      </w:pPr>
    </w:p>
    <w:p w14:paraId="0B635145" w14:textId="77777777" w:rsidR="00356C85" w:rsidRPr="0095250E" w:rsidRDefault="00356C85" w:rsidP="00356C85">
      <w:pPr>
        <w:pStyle w:val="PL"/>
        <w:rPr>
          <w:color w:val="808080"/>
        </w:rPr>
      </w:pPr>
      <w:r w:rsidRPr="0095250E">
        <w:t>SCellIndex</w:t>
      </w:r>
      <w:r>
        <w:t xml:space="preserve"> ::= INTEGER (1..10)</w:t>
      </w:r>
    </w:p>
    <w:p w14:paraId="7C3177B0" w14:textId="77777777" w:rsidR="00356C85" w:rsidRPr="007D73C6" w:rsidRDefault="00356C85" w:rsidP="00356C85">
      <w:pPr>
        <w:ind w:left="360"/>
      </w:pPr>
    </w:p>
    <w:p w14:paraId="10C9A0EA" w14:textId="77777777" w:rsidR="00356C85" w:rsidRDefault="00356C85" w:rsidP="00801BF2">
      <w:pPr>
        <w:pStyle w:val="ListParagraph"/>
        <w:numPr>
          <w:ilvl w:val="0"/>
          <w:numId w:val="46"/>
        </w:numPr>
        <w:overflowPunct/>
        <w:autoSpaceDE/>
        <w:autoSpaceDN/>
        <w:adjustRightInd/>
        <w:spacing w:after="160" w:line="259" w:lineRule="auto"/>
        <w:contextualSpacing/>
        <w:textAlignment w:val="auto"/>
      </w:pPr>
      <w:r>
        <w:t>Used to</w:t>
      </w:r>
      <w:r w:rsidRPr="005E3A8D">
        <w:t xml:space="preserve"> </w:t>
      </w:r>
      <w:r>
        <w:t>configure</w:t>
      </w:r>
      <w:r w:rsidRPr="005E3A8D">
        <w:t xml:space="preserve"> a list stored </w:t>
      </w:r>
      <w:r>
        <w:t xml:space="preserve">by </w:t>
      </w:r>
      <w:r w:rsidRPr="005E3A8D">
        <w:t>the UE</w:t>
      </w:r>
    </w:p>
    <w:p w14:paraId="222EDBCB" w14:textId="2757F97B" w:rsidR="00356C85" w:rsidRDefault="00356C85" w:rsidP="00801BF2">
      <w:pPr>
        <w:pStyle w:val="ListParagraph"/>
        <w:numPr>
          <w:ilvl w:val="0"/>
          <w:numId w:val="46"/>
        </w:numPr>
        <w:overflowPunct/>
        <w:autoSpaceDE/>
        <w:autoSpaceDN/>
        <w:adjustRightInd/>
        <w:spacing w:after="160" w:line="259" w:lineRule="auto"/>
        <w:contextualSpacing/>
        <w:textAlignment w:val="auto"/>
      </w:pPr>
      <w:r>
        <w:t>New list elements can be added</w:t>
      </w:r>
      <w:r w:rsidR="00140EA9">
        <w:t>, existing list elements can be deleted</w:t>
      </w:r>
      <w:r>
        <w:t>.</w:t>
      </w:r>
    </w:p>
    <w:p w14:paraId="7AB2C9B8" w14:textId="77777777" w:rsidR="00356C85" w:rsidRDefault="00356C85" w:rsidP="00801BF2">
      <w:pPr>
        <w:pStyle w:val="ListParagraph"/>
        <w:numPr>
          <w:ilvl w:val="0"/>
          <w:numId w:val="46"/>
        </w:numPr>
        <w:overflowPunct/>
        <w:autoSpaceDE/>
        <w:autoSpaceDN/>
        <w:adjustRightInd/>
        <w:spacing w:after="160" w:line="259" w:lineRule="auto"/>
        <w:contextualSpacing/>
        <w:textAlignment w:val="auto"/>
      </w:pPr>
      <w:r>
        <w:t>E</w:t>
      </w:r>
      <w:r w:rsidRPr="005E3A8D">
        <w:t>ach list item has a unique/configured id</w:t>
      </w:r>
      <w:r>
        <w:t>, each list item can be modified or released.</w:t>
      </w:r>
    </w:p>
    <w:p w14:paraId="37F182EB" w14:textId="77777777" w:rsidR="00356C85" w:rsidRDefault="00356C85" w:rsidP="00801BF2">
      <w:pPr>
        <w:pStyle w:val="ListParagraph"/>
        <w:numPr>
          <w:ilvl w:val="0"/>
          <w:numId w:val="46"/>
        </w:numPr>
        <w:overflowPunct/>
        <w:autoSpaceDE/>
        <w:autoSpaceDN/>
        <w:adjustRightInd/>
        <w:spacing w:after="160" w:line="259" w:lineRule="auto"/>
        <w:contextualSpacing/>
        <w:textAlignment w:val="auto"/>
      </w:pPr>
      <w:r>
        <w:t>Extension of lists</w:t>
      </w:r>
    </w:p>
    <w:p w14:paraId="47383A93" w14:textId="77777777" w:rsidR="00356C85" w:rsidRDefault="00356C85" w:rsidP="00801BF2">
      <w:pPr>
        <w:pStyle w:val="ListParagraph"/>
        <w:numPr>
          <w:ilvl w:val="1"/>
          <w:numId w:val="46"/>
        </w:numPr>
        <w:overflowPunct/>
        <w:autoSpaceDE/>
        <w:autoSpaceDN/>
        <w:adjustRightInd/>
        <w:spacing w:after="160" w:line="259" w:lineRule="auto"/>
        <w:contextualSpacing/>
        <w:textAlignment w:val="auto"/>
      </w:pPr>
      <w:r>
        <w:t>Increase list size (number of list elements), e.g. from 10 to 15</w:t>
      </w:r>
    </w:p>
    <w:p w14:paraId="532C0500" w14:textId="33CBD6AB" w:rsidR="00356C85" w:rsidRDefault="00356C85" w:rsidP="00801BF2">
      <w:pPr>
        <w:pStyle w:val="ListParagraph"/>
        <w:numPr>
          <w:ilvl w:val="2"/>
          <w:numId w:val="46"/>
        </w:numPr>
        <w:overflowPunct/>
        <w:autoSpaceDE/>
        <w:autoSpaceDN/>
        <w:adjustRightInd/>
        <w:spacing w:after="160" w:line="259" w:lineRule="auto"/>
        <w:contextualSpacing/>
        <w:textAlignment w:val="auto"/>
      </w:pPr>
      <w:r>
        <w:t>Introduce a new ToAddModList</w:t>
      </w:r>
      <w:r w:rsidR="00801BF2" w:rsidRPr="00801BF2">
        <w:rPr>
          <w:highlight w:val="yellow"/>
        </w:rPr>
        <w:t>SizeExt</w:t>
      </w:r>
      <w:r>
        <w:t xml:space="preserve"> to configure 5 additional list elements</w:t>
      </w:r>
      <w:r w:rsidR="00801BF2">
        <w:t xml:space="preserve"> in the same message</w:t>
      </w:r>
    </w:p>
    <w:p w14:paraId="5AC8A48B" w14:textId="4BE7EB12" w:rsidR="00356C85" w:rsidRDefault="00356C85" w:rsidP="00801BF2">
      <w:pPr>
        <w:pStyle w:val="ListParagraph"/>
        <w:numPr>
          <w:ilvl w:val="2"/>
          <w:numId w:val="46"/>
        </w:numPr>
        <w:overflowPunct/>
        <w:autoSpaceDE/>
        <w:autoSpaceDN/>
        <w:adjustRightInd/>
        <w:spacing w:after="160" w:line="259" w:lineRule="auto"/>
        <w:contextualSpacing/>
        <w:textAlignment w:val="auto"/>
      </w:pPr>
      <w:r>
        <w:t>Introduce a new ToReleaseList</w:t>
      </w:r>
      <w:r w:rsidR="00801BF2" w:rsidRPr="00801BF2">
        <w:rPr>
          <w:highlight w:val="yellow"/>
        </w:rPr>
        <w:t>SizeExt</w:t>
      </w:r>
      <w:r>
        <w:t xml:space="preserve"> that can release 5 additional list elements</w:t>
      </w:r>
      <w:r w:rsidR="00801BF2">
        <w:t>, in total 15 in the same message</w:t>
      </w:r>
    </w:p>
    <w:p w14:paraId="5E5D56A4" w14:textId="24BA3EEC" w:rsidR="00356C85" w:rsidRDefault="00356C85" w:rsidP="00801BF2">
      <w:pPr>
        <w:pStyle w:val="ListParagraph"/>
        <w:numPr>
          <w:ilvl w:val="2"/>
          <w:numId w:val="46"/>
        </w:numPr>
        <w:overflowPunct/>
        <w:autoSpaceDE/>
        <w:autoSpaceDN/>
        <w:adjustRightInd/>
        <w:spacing w:after="160" w:line="259" w:lineRule="auto"/>
        <w:contextualSpacing/>
        <w:textAlignment w:val="auto"/>
      </w:pPr>
      <w:r>
        <w:t xml:space="preserve">Extend size of list element id – usually </w:t>
      </w:r>
      <w:r w:rsidR="00801BF2">
        <w:t>add</w:t>
      </w:r>
      <w:r>
        <w:t xml:space="preserve"> </w:t>
      </w:r>
      <w:r w:rsidR="00801BF2">
        <w:t xml:space="preserve">a </w:t>
      </w:r>
      <w:r>
        <w:t>new parallel list</w:t>
      </w:r>
      <w:r w:rsidR="00801BF2">
        <w:t xml:space="preserve"> of size 15</w:t>
      </w:r>
    </w:p>
    <w:p w14:paraId="3DD1ABDE" w14:textId="19DFD34F" w:rsidR="00356C85" w:rsidRDefault="00356C85" w:rsidP="00801BF2">
      <w:pPr>
        <w:pStyle w:val="ListParagraph"/>
        <w:numPr>
          <w:ilvl w:val="1"/>
          <w:numId w:val="46"/>
        </w:numPr>
        <w:overflowPunct/>
        <w:autoSpaceDE/>
        <w:autoSpaceDN/>
        <w:adjustRightInd/>
        <w:spacing w:after="160" w:line="259" w:lineRule="auto"/>
        <w:contextualSpacing/>
        <w:textAlignment w:val="auto"/>
      </w:pPr>
      <w:r>
        <w:t xml:space="preserve">Add new fields to </w:t>
      </w:r>
      <w:r w:rsidR="00801BF2">
        <w:t xml:space="preserve">the </w:t>
      </w:r>
      <w:r>
        <w:t>list elements</w:t>
      </w:r>
    </w:p>
    <w:p w14:paraId="2FBB38C5" w14:textId="77777777" w:rsidR="00356C85" w:rsidRDefault="00356C85" w:rsidP="00801BF2">
      <w:pPr>
        <w:pStyle w:val="ListParagraph"/>
        <w:numPr>
          <w:ilvl w:val="2"/>
          <w:numId w:val="46"/>
        </w:numPr>
        <w:overflowPunct/>
        <w:autoSpaceDE/>
        <w:autoSpaceDN/>
        <w:adjustRightInd/>
        <w:spacing w:after="160" w:line="259" w:lineRule="auto"/>
        <w:contextualSpacing/>
        <w:textAlignment w:val="auto"/>
      </w:pPr>
      <w:r>
        <w:t>With extension marker “…”.</w:t>
      </w:r>
    </w:p>
    <w:p w14:paraId="3C7D9E3B" w14:textId="77777777" w:rsidR="00356C85" w:rsidRDefault="00356C85" w:rsidP="00801BF2">
      <w:pPr>
        <w:pStyle w:val="ListParagraph"/>
        <w:numPr>
          <w:ilvl w:val="3"/>
          <w:numId w:val="46"/>
        </w:numPr>
        <w:overflowPunct/>
        <w:autoSpaceDE/>
        <w:autoSpaceDN/>
        <w:adjustRightInd/>
        <w:spacing w:after="160" w:line="259" w:lineRule="auto"/>
        <w:contextualSpacing/>
        <w:textAlignment w:val="auto"/>
      </w:pPr>
      <w:r>
        <w:t>Size cost</w:t>
      </w:r>
    </w:p>
    <w:p w14:paraId="3A2C0DE8" w14:textId="77777777" w:rsidR="00356C85" w:rsidRDefault="00356C85" w:rsidP="00801BF2">
      <w:pPr>
        <w:pStyle w:val="ListParagraph"/>
        <w:numPr>
          <w:ilvl w:val="2"/>
          <w:numId w:val="46"/>
        </w:numPr>
        <w:overflowPunct/>
        <w:autoSpaceDE/>
        <w:autoSpaceDN/>
        <w:adjustRightInd/>
        <w:spacing w:after="160" w:line="259" w:lineRule="auto"/>
        <w:contextualSpacing/>
        <w:textAlignment w:val="auto"/>
      </w:pPr>
      <w:r>
        <w:t>Without extension marker</w:t>
      </w:r>
    </w:p>
    <w:p w14:paraId="471E5A44" w14:textId="77777777" w:rsidR="00356C85" w:rsidRDefault="00356C85" w:rsidP="00801BF2">
      <w:pPr>
        <w:pStyle w:val="ListParagraph"/>
        <w:numPr>
          <w:ilvl w:val="3"/>
          <w:numId w:val="46"/>
        </w:numPr>
        <w:overflowPunct/>
        <w:autoSpaceDE/>
        <w:autoSpaceDN/>
        <w:adjustRightInd/>
        <w:spacing w:after="160" w:line="259" w:lineRule="auto"/>
        <w:contextualSpacing/>
        <w:textAlignment w:val="auto"/>
      </w:pPr>
      <w:r>
        <w:t>Introduce new parallel list with the new field, same size, same list positions</w:t>
      </w:r>
    </w:p>
    <w:p w14:paraId="7279CC80" w14:textId="177B0C97" w:rsidR="00356C85" w:rsidRDefault="00356C85" w:rsidP="00801BF2">
      <w:pPr>
        <w:pStyle w:val="ListParagraph"/>
        <w:numPr>
          <w:ilvl w:val="1"/>
          <w:numId w:val="46"/>
        </w:numPr>
        <w:overflowPunct/>
        <w:autoSpaceDE/>
        <w:autoSpaceDN/>
        <w:adjustRightInd/>
        <w:spacing w:after="160" w:line="259" w:lineRule="auto"/>
        <w:contextualSpacing/>
        <w:textAlignment w:val="auto"/>
      </w:pPr>
      <w:r>
        <w:t>Increase size of list and introduce new list elements</w:t>
      </w:r>
    </w:p>
    <w:p w14:paraId="60FED4FF" w14:textId="2B337106" w:rsidR="00882614" w:rsidRDefault="00882614" w:rsidP="00882614">
      <w:pPr>
        <w:pStyle w:val="ListParagraph"/>
        <w:numPr>
          <w:ilvl w:val="2"/>
          <w:numId w:val="46"/>
        </w:numPr>
        <w:overflowPunct/>
        <w:autoSpaceDE/>
        <w:autoSpaceDN/>
        <w:adjustRightInd/>
        <w:spacing w:after="160" w:line="259" w:lineRule="auto"/>
        <w:contextualSpacing/>
        <w:textAlignment w:val="auto"/>
      </w:pPr>
      <w:r>
        <w:t xml:space="preserve">See e.g. </w:t>
      </w:r>
      <w:r w:rsidRPr="00670A08">
        <w:rPr>
          <w:i/>
          <w:iCs/>
        </w:rPr>
        <w:t>spatialRelationInfoToAddModList</w:t>
      </w:r>
    </w:p>
    <w:p w14:paraId="45A7369F" w14:textId="5FFC5B7B" w:rsidR="00356C85" w:rsidRPr="00715E30" w:rsidRDefault="00356C85" w:rsidP="00356C85">
      <w:pPr>
        <w:ind w:left="360"/>
      </w:pPr>
    </w:p>
    <w:p w14:paraId="3AE74FCC" w14:textId="4506C5BC" w:rsidR="00356C85" w:rsidRDefault="00356C85" w:rsidP="00356C85">
      <w:pPr>
        <w:pStyle w:val="Heading4"/>
      </w:pPr>
      <w:bookmarkStart w:id="22" w:name="_Toc157043389"/>
      <w:bookmarkStart w:id="23" w:name="_Toc157044747"/>
      <w:r w:rsidRPr="004745FD">
        <w:t>Other lists</w:t>
      </w:r>
      <w:bookmarkEnd w:id="22"/>
      <w:bookmarkEnd w:id="23"/>
      <w:r w:rsidRPr="004745FD">
        <w:t xml:space="preserve"> </w:t>
      </w:r>
    </w:p>
    <w:p w14:paraId="56ED1D60" w14:textId="77777777" w:rsidR="00356C85" w:rsidRPr="00DF0E83" w:rsidRDefault="00356C85" w:rsidP="00356C85"/>
    <w:p w14:paraId="618CC4AA" w14:textId="77777777" w:rsidR="00356C85" w:rsidRDefault="00356C85" w:rsidP="00356C85">
      <w:pPr>
        <w:pStyle w:val="PL"/>
      </w:pPr>
    </w:p>
    <w:p w14:paraId="706190F6" w14:textId="77777777" w:rsidR="00356C85" w:rsidRPr="0095250E" w:rsidRDefault="00356C85" w:rsidP="00356C85">
      <w:pPr>
        <w:pStyle w:val="PL"/>
      </w:pPr>
      <w:r w:rsidRPr="0095250E">
        <w:t xml:space="preserve">CellReselectionPriorities ::=       </w:t>
      </w:r>
      <w:r w:rsidRPr="0095250E">
        <w:rPr>
          <w:color w:val="993366"/>
        </w:rPr>
        <w:t>SEQUENCE</w:t>
      </w:r>
      <w:r w:rsidRPr="0095250E">
        <w:t xml:space="preserve"> {</w:t>
      </w:r>
    </w:p>
    <w:p w14:paraId="6A031A16" w14:textId="77777777" w:rsidR="00356C85" w:rsidRPr="0095250E" w:rsidRDefault="00356C85" w:rsidP="00356C85">
      <w:pPr>
        <w:pStyle w:val="PL"/>
        <w:rPr>
          <w:color w:val="808080"/>
        </w:rPr>
      </w:pPr>
      <w:r w:rsidRPr="0095250E">
        <w:t xml:space="preserve">    freqPriorityListEUTRA  FreqPriorityListEUTRA                    </w:t>
      </w:r>
      <w:r w:rsidRPr="0095250E">
        <w:rPr>
          <w:color w:val="993366"/>
        </w:rPr>
        <w:t>OPTIONAL</w:t>
      </w:r>
      <w:r w:rsidRPr="0095250E">
        <w:t xml:space="preserve">,       </w:t>
      </w:r>
      <w:r w:rsidRPr="0095250E">
        <w:rPr>
          <w:color w:val="808080"/>
        </w:rPr>
        <w:t>-- Need M</w:t>
      </w:r>
    </w:p>
    <w:p w14:paraId="140CAD6A" w14:textId="77777777" w:rsidR="00356C85" w:rsidRPr="0095250E" w:rsidRDefault="00356C85" w:rsidP="00356C85">
      <w:pPr>
        <w:pStyle w:val="PL"/>
        <w:rPr>
          <w:color w:val="808080"/>
        </w:rPr>
      </w:pPr>
      <w:r w:rsidRPr="0095250E">
        <w:t xml:space="preserve">    freqPriorityListNR     FreqPriorityListNR                       </w:t>
      </w:r>
      <w:r w:rsidRPr="0095250E">
        <w:rPr>
          <w:color w:val="993366"/>
        </w:rPr>
        <w:t>OPTIONAL</w:t>
      </w:r>
      <w:r w:rsidRPr="0095250E">
        <w:t xml:space="preserve">,       </w:t>
      </w:r>
      <w:r w:rsidRPr="0095250E">
        <w:rPr>
          <w:color w:val="808080"/>
        </w:rPr>
        <w:t>-- Need M</w:t>
      </w:r>
    </w:p>
    <w:p w14:paraId="456572CE" w14:textId="77777777" w:rsidR="00356C85" w:rsidRDefault="00356C85" w:rsidP="00356C85">
      <w:pPr>
        <w:pStyle w:val="PL"/>
      </w:pPr>
      <w:r w:rsidRPr="0095250E">
        <w:t xml:space="preserve">    t320                   </w:t>
      </w:r>
      <w:r w:rsidRPr="0095250E">
        <w:rPr>
          <w:color w:val="993366"/>
        </w:rPr>
        <w:t>ENUMERATED</w:t>
      </w:r>
      <w:r w:rsidRPr="0095250E">
        <w:t xml:space="preserve"> {min5, min10, min20, min30, min60, min120, min180,</w:t>
      </w:r>
    </w:p>
    <w:p w14:paraId="5FF2249F" w14:textId="77777777" w:rsidR="00356C85" w:rsidRPr="0095250E" w:rsidRDefault="00356C85" w:rsidP="00356C85">
      <w:pPr>
        <w:pStyle w:val="PL"/>
        <w:rPr>
          <w:color w:val="808080"/>
        </w:rPr>
      </w:pPr>
      <w:r>
        <w:lastRenderedPageBreak/>
        <w:t xml:space="preserve">                                      </w:t>
      </w:r>
      <w:r w:rsidRPr="0095250E">
        <w:t xml:space="preserve"> spare1} </w:t>
      </w:r>
      <w:r>
        <w:t xml:space="preserve">                     </w:t>
      </w:r>
      <w:r w:rsidRPr="0095250E">
        <w:rPr>
          <w:color w:val="993366"/>
        </w:rPr>
        <w:t>OPTIONAL</w:t>
      </w:r>
      <w:r w:rsidRPr="0095250E">
        <w:t xml:space="preserve">,     </w:t>
      </w:r>
      <w:r w:rsidRPr="0095250E">
        <w:rPr>
          <w:color w:val="808080"/>
        </w:rPr>
        <w:t>-- Need R</w:t>
      </w:r>
    </w:p>
    <w:p w14:paraId="6773D528" w14:textId="77777777" w:rsidR="00356C85" w:rsidRDefault="00356C85" w:rsidP="00356C85">
      <w:pPr>
        <w:pStyle w:val="PL"/>
      </w:pPr>
      <w:r w:rsidRPr="0095250E">
        <w:t xml:space="preserve">    ...</w:t>
      </w:r>
    </w:p>
    <w:p w14:paraId="61C540DD" w14:textId="77777777" w:rsidR="00356C85" w:rsidRDefault="00356C85" w:rsidP="00356C85">
      <w:pPr>
        <w:pStyle w:val="PL"/>
      </w:pPr>
      <w:r>
        <w:t>}</w:t>
      </w:r>
    </w:p>
    <w:p w14:paraId="67563640" w14:textId="77777777" w:rsidR="00356C85" w:rsidRDefault="00356C85" w:rsidP="00356C85">
      <w:pPr>
        <w:pStyle w:val="PL"/>
      </w:pPr>
    </w:p>
    <w:p w14:paraId="716C1887" w14:textId="77777777" w:rsidR="00356C85" w:rsidRDefault="00356C85" w:rsidP="00356C85">
      <w:pPr>
        <w:pStyle w:val="PL"/>
      </w:pPr>
      <w:r w:rsidRPr="001736D1">
        <w:t xml:space="preserve">FreqPriorityListEUTRA ::=           </w:t>
      </w:r>
      <w:r w:rsidRPr="001736D1">
        <w:rPr>
          <w:color w:val="993366"/>
        </w:rPr>
        <w:t>SEQUENCE</w:t>
      </w:r>
      <w:r w:rsidRPr="001736D1">
        <w:t xml:space="preserve"> (</w:t>
      </w:r>
      <w:r w:rsidRPr="001736D1">
        <w:rPr>
          <w:color w:val="993366"/>
        </w:rPr>
        <w:t>SIZE</w:t>
      </w:r>
      <w:r w:rsidRPr="00B874D9">
        <w:t xml:space="preserve"> (1..maxFreq))</w:t>
      </w:r>
      <w:r w:rsidRPr="00B874D9">
        <w:rPr>
          <w:color w:val="993366"/>
        </w:rPr>
        <w:t xml:space="preserve"> OF</w:t>
      </w:r>
      <w:r w:rsidRPr="002468E3">
        <w:t xml:space="preserve"> FreqPriorityEUTRA</w:t>
      </w:r>
    </w:p>
    <w:p w14:paraId="5AF5E6BB" w14:textId="77777777" w:rsidR="00356C85" w:rsidRPr="0095250E" w:rsidRDefault="00356C85" w:rsidP="00356C85">
      <w:pPr>
        <w:pStyle w:val="PL"/>
      </w:pPr>
      <w:r w:rsidRPr="0095250E">
        <w:t xml:space="preserve">FreqPriorityListNR ::=              </w:t>
      </w:r>
      <w:r w:rsidRPr="0095250E">
        <w:rPr>
          <w:color w:val="993366"/>
        </w:rPr>
        <w:t>SEQUENCE</w:t>
      </w:r>
      <w:r w:rsidRPr="0095250E">
        <w:t xml:space="preserve"> (</w:t>
      </w:r>
      <w:r w:rsidRPr="0095250E">
        <w:rPr>
          <w:color w:val="993366"/>
        </w:rPr>
        <w:t>SIZE</w:t>
      </w:r>
      <w:r w:rsidRPr="0095250E">
        <w:t xml:space="preserve"> (1..maxFreq))</w:t>
      </w:r>
      <w:r w:rsidRPr="0095250E">
        <w:rPr>
          <w:color w:val="993366"/>
        </w:rPr>
        <w:t xml:space="preserve"> OF</w:t>
      </w:r>
      <w:r w:rsidRPr="0095250E">
        <w:t xml:space="preserve"> FreqPriorityNR</w:t>
      </w:r>
    </w:p>
    <w:p w14:paraId="26A17F28" w14:textId="77777777" w:rsidR="00356C85" w:rsidRPr="002468E3" w:rsidRDefault="00356C85" w:rsidP="00356C85">
      <w:pPr>
        <w:pStyle w:val="PL"/>
      </w:pPr>
    </w:p>
    <w:p w14:paraId="1C97F89A" w14:textId="77777777" w:rsidR="00356C85" w:rsidRDefault="00356C85" w:rsidP="00356C85"/>
    <w:p w14:paraId="50F47024" w14:textId="750A9D9A" w:rsidR="00400977" w:rsidRDefault="00400977" w:rsidP="00400977">
      <w:r>
        <w:t>When UE receives the field/list in a message, it completely replaces an old list (received in a previous message</w:t>
      </w:r>
      <w:r w:rsidR="00140EA9">
        <w:t>)</w:t>
      </w:r>
      <w:r>
        <w:t>.</w:t>
      </w:r>
    </w:p>
    <w:p w14:paraId="4C7EE63A" w14:textId="15726259" w:rsidR="00400977" w:rsidRDefault="00400977" w:rsidP="00400977">
      <w:r>
        <w:t xml:space="preserve">To extend the size of the list (number of list elements), another list is introduced (xxxListExt). </w:t>
      </w:r>
      <w:r w:rsidRPr="00FB5DE9">
        <w:t xml:space="preserve">The List and the ListExt </w:t>
      </w:r>
      <w:r w:rsidR="00BF6AB7">
        <w:t>are</w:t>
      </w:r>
      <w:r w:rsidRPr="00FB5DE9">
        <w:t xml:space="preserve"> together considered as one li</w:t>
      </w:r>
      <w:r>
        <w:t>st.</w:t>
      </w:r>
    </w:p>
    <w:p w14:paraId="14AD3BB2" w14:textId="79369139" w:rsidR="00BF6AB7" w:rsidRPr="00FB5DE9" w:rsidRDefault="00BF6AB7" w:rsidP="00400977">
      <w:r>
        <w:t xml:space="preserve">See e.g. </w:t>
      </w:r>
      <w:r w:rsidRPr="00670A08">
        <w:rPr>
          <w:i/>
          <w:iCs/>
        </w:rPr>
        <w:t>commonSearchSpaceList</w:t>
      </w:r>
      <w:r w:rsidR="00882614">
        <w:t>.</w:t>
      </w:r>
    </w:p>
    <w:p w14:paraId="4C241E70" w14:textId="77777777" w:rsidR="00400977" w:rsidRDefault="00400977" w:rsidP="00356C85"/>
    <w:p w14:paraId="064C8324" w14:textId="77777777" w:rsidR="004F7161" w:rsidRPr="00D61B58" w:rsidRDefault="004F7161" w:rsidP="004F7161">
      <w:pPr>
        <w:pStyle w:val="Heading2"/>
      </w:pPr>
      <w:bookmarkStart w:id="24" w:name="_Toc157043379"/>
      <w:bookmarkStart w:id="25" w:name="_Toc157044737"/>
      <w:bookmarkStart w:id="26" w:name="_Toc157043391"/>
      <w:bookmarkStart w:id="27" w:name="_Toc157044749"/>
      <w:r>
        <w:t>Extensions</w:t>
      </w:r>
      <w:bookmarkEnd w:id="26"/>
      <w:bookmarkEnd w:id="27"/>
    </w:p>
    <w:p w14:paraId="404FBE3D" w14:textId="77777777" w:rsidR="004F7161" w:rsidRDefault="004F7161" w:rsidP="004F7161">
      <w:pPr>
        <w:pStyle w:val="Heading3"/>
      </w:pPr>
      <w:bookmarkStart w:id="28" w:name="_Toc157043392"/>
      <w:bookmarkStart w:id="29" w:name="_Toc157044750"/>
      <w:r>
        <w:t>Extension at the end of a message (non-critical extension)</w:t>
      </w:r>
      <w:bookmarkEnd w:id="28"/>
      <w:bookmarkEnd w:id="29"/>
      <w:r w:rsidRPr="00B6471F">
        <w:t xml:space="preserve"> </w:t>
      </w:r>
    </w:p>
    <w:p w14:paraId="4E4212E9" w14:textId="77777777" w:rsidR="004F7161" w:rsidRDefault="004F7161" w:rsidP="004F7161">
      <w:pPr>
        <w:pStyle w:val="ListParagraph"/>
        <w:numPr>
          <w:ilvl w:val="0"/>
          <w:numId w:val="27"/>
        </w:numPr>
        <w:overflowPunct/>
        <w:autoSpaceDE/>
        <w:autoSpaceDN/>
        <w:adjustRightInd/>
        <w:spacing w:after="160" w:line="259" w:lineRule="auto"/>
        <w:contextualSpacing/>
        <w:textAlignment w:val="auto"/>
      </w:pPr>
      <w:r w:rsidRPr="008050AF">
        <w:t>SEQUENCE {}</w:t>
      </w:r>
      <w:r>
        <w:t xml:space="preserve"> is the “empty Sequence” or “empty object”.</w:t>
      </w:r>
    </w:p>
    <w:p w14:paraId="57DC4BEF" w14:textId="54184B95" w:rsidR="004F7161" w:rsidRPr="00B6471F" w:rsidRDefault="004F7161" w:rsidP="004F7161">
      <w:pPr>
        <w:pStyle w:val="ListParagraph"/>
        <w:numPr>
          <w:ilvl w:val="0"/>
          <w:numId w:val="27"/>
        </w:numPr>
        <w:overflowPunct/>
        <w:autoSpaceDE/>
        <w:autoSpaceDN/>
        <w:adjustRightInd/>
        <w:spacing w:after="160" w:line="259" w:lineRule="auto"/>
        <w:contextualSpacing/>
        <w:textAlignment w:val="auto"/>
      </w:pPr>
      <w:r w:rsidRPr="008050AF">
        <w:t>SEQUENCE {}</w:t>
      </w:r>
      <w:r>
        <w:t xml:space="preserve"> makes an ASN.1 decoder at </w:t>
      </w:r>
      <w:r>
        <w:t xml:space="preserve">the </w:t>
      </w:r>
      <w:r>
        <w:t>receiver to ignore all bits that are received at the end of the message.</w:t>
      </w:r>
    </w:p>
    <w:p w14:paraId="395A011E" w14:textId="77777777" w:rsidR="004F7161" w:rsidRPr="008050AF" w:rsidRDefault="004F7161" w:rsidP="004F7161">
      <w:pPr>
        <w:pStyle w:val="PL"/>
        <w:rPr>
          <w:b/>
          <w:bCs/>
        </w:rPr>
      </w:pPr>
      <w:r w:rsidRPr="008050AF">
        <w:rPr>
          <w:b/>
          <w:bCs/>
        </w:rPr>
        <w:t>Rel-15</w:t>
      </w:r>
      <w:r>
        <w:rPr>
          <w:b/>
          <w:bCs/>
        </w:rPr>
        <w:t>, Rel-16</w:t>
      </w:r>
    </w:p>
    <w:p w14:paraId="4CE9A7F3" w14:textId="77777777" w:rsidR="004F7161" w:rsidRPr="0095250E" w:rsidRDefault="004F7161" w:rsidP="004F7161">
      <w:pPr>
        <w:pStyle w:val="PL"/>
      </w:pPr>
      <w:r w:rsidRPr="0095250E">
        <w:t xml:space="preserve">Paging ::=                          </w:t>
      </w:r>
      <w:r w:rsidRPr="0095250E">
        <w:rPr>
          <w:color w:val="993366"/>
        </w:rPr>
        <w:t>SEQUENCE</w:t>
      </w:r>
      <w:r w:rsidRPr="0095250E">
        <w:t xml:space="preserve"> {</w:t>
      </w:r>
    </w:p>
    <w:p w14:paraId="3ADCFD21" w14:textId="77777777" w:rsidR="004F7161" w:rsidRPr="0095250E" w:rsidRDefault="004F7161" w:rsidP="004F7161">
      <w:pPr>
        <w:pStyle w:val="PL"/>
        <w:rPr>
          <w:color w:val="808080"/>
        </w:rPr>
      </w:pPr>
      <w:r w:rsidRPr="0095250E">
        <w:t xml:space="preserve">    pagingRecordList                    PagingRecordList          </w:t>
      </w:r>
      <w:r w:rsidRPr="0095250E">
        <w:rPr>
          <w:color w:val="993366"/>
        </w:rPr>
        <w:t>OPTIONAL</w:t>
      </w:r>
      <w:r w:rsidRPr="0095250E">
        <w:t xml:space="preserve">, </w:t>
      </w:r>
      <w:r w:rsidRPr="0095250E">
        <w:rPr>
          <w:color w:val="808080"/>
        </w:rPr>
        <w:t>-- Need N</w:t>
      </w:r>
    </w:p>
    <w:p w14:paraId="4AE7AB63" w14:textId="77777777" w:rsidR="004F7161" w:rsidRPr="0095250E" w:rsidRDefault="004F7161" w:rsidP="004F7161">
      <w:pPr>
        <w:pStyle w:val="PL"/>
      </w:pPr>
      <w:r w:rsidRPr="0095250E">
        <w:t xml:space="preserve">    lateNonCriticalExtension            </w:t>
      </w:r>
      <w:r w:rsidRPr="0095250E">
        <w:rPr>
          <w:color w:val="993366"/>
        </w:rPr>
        <w:t>OCTET</w:t>
      </w:r>
      <w:r w:rsidRPr="0095250E">
        <w:t xml:space="preserve"> </w:t>
      </w:r>
      <w:r w:rsidRPr="0095250E">
        <w:rPr>
          <w:color w:val="993366"/>
        </w:rPr>
        <w:t>STRING</w:t>
      </w:r>
      <w:r w:rsidRPr="0095250E">
        <w:t xml:space="preserve">              </w:t>
      </w:r>
      <w:r w:rsidRPr="0095250E">
        <w:rPr>
          <w:color w:val="993366"/>
        </w:rPr>
        <w:t>OPTIONAL</w:t>
      </w:r>
      <w:r w:rsidRPr="0095250E">
        <w:t>,</w:t>
      </w:r>
    </w:p>
    <w:p w14:paraId="34A6CAFC" w14:textId="77777777" w:rsidR="004F7161" w:rsidRPr="0095250E" w:rsidRDefault="004F7161" w:rsidP="004F7161">
      <w:pPr>
        <w:pStyle w:val="PL"/>
      </w:pPr>
      <w:r w:rsidRPr="0095250E">
        <w:t xml:space="preserve">    nonCriticalExtension                </w:t>
      </w:r>
      <w:bookmarkStart w:id="30" w:name="_Hlk156772220"/>
      <w:r w:rsidRPr="008050AF">
        <w:rPr>
          <w:color w:val="993366"/>
          <w:highlight w:val="yellow"/>
        </w:rPr>
        <w:t>SEQUENCE</w:t>
      </w:r>
      <w:r w:rsidRPr="008050AF">
        <w:rPr>
          <w:highlight w:val="yellow"/>
        </w:rPr>
        <w:t xml:space="preserve"> {}</w:t>
      </w:r>
      <w:bookmarkEnd w:id="30"/>
      <w:r w:rsidRPr="0095250E">
        <w:t xml:space="preserve">         </w:t>
      </w:r>
      <w:r>
        <w:t xml:space="preserve">     </w:t>
      </w:r>
      <w:r w:rsidRPr="0095250E">
        <w:t xml:space="preserve"> </w:t>
      </w:r>
      <w:r w:rsidRPr="0095250E">
        <w:rPr>
          <w:color w:val="993366"/>
        </w:rPr>
        <w:t>OPTIONAL</w:t>
      </w:r>
    </w:p>
    <w:p w14:paraId="7DC5ED1A" w14:textId="77777777" w:rsidR="004F7161" w:rsidRPr="0095250E" w:rsidRDefault="004F7161" w:rsidP="004F7161">
      <w:pPr>
        <w:pStyle w:val="PL"/>
      </w:pPr>
      <w:r w:rsidRPr="0095250E">
        <w:t>}</w:t>
      </w:r>
    </w:p>
    <w:p w14:paraId="2D25EA32" w14:textId="77777777" w:rsidR="004F7161" w:rsidRPr="0095250E" w:rsidRDefault="004F7161" w:rsidP="004F7161">
      <w:pPr>
        <w:pStyle w:val="PL"/>
      </w:pPr>
    </w:p>
    <w:p w14:paraId="22963B6F" w14:textId="77777777" w:rsidR="004F7161" w:rsidRDefault="004F7161" w:rsidP="004F7161">
      <w:pPr>
        <w:pStyle w:val="PL"/>
      </w:pPr>
    </w:p>
    <w:p w14:paraId="7872DECC" w14:textId="77777777" w:rsidR="004F7161" w:rsidRPr="008050AF" w:rsidRDefault="004F7161" w:rsidP="004F7161">
      <w:pPr>
        <w:pStyle w:val="PL"/>
        <w:rPr>
          <w:b/>
          <w:bCs/>
        </w:rPr>
      </w:pPr>
      <w:r w:rsidRPr="008050AF">
        <w:rPr>
          <w:b/>
          <w:bCs/>
        </w:rPr>
        <w:t>Rel-17</w:t>
      </w:r>
    </w:p>
    <w:p w14:paraId="69DA3144" w14:textId="77777777" w:rsidR="004F7161" w:rsidRPr="0095250E" w:rsidRDefault="004F7161" w:rsidP="004F7161">
      <w:pPr>
        <w:pStyle w:val="PL"/>
      </w:pPr>
      <w:r w:rsidRPr="0095250E">
        <w:t xml:space="preserve">Paging ::=                          </w:t>
      </w:r>
      <w:r w:rsidRPr="0095250E">
        <w:rPr>
          <w:color w:val="993366"/>
        </w:rPr>
        <w:t>SEQUENCE</w:t>
      </w:r>
      <w:r w:rsidRPr="0095250E">
        <w:t xml:space="preserve"> {</w:t>
      </w:r>
    </w:p>
    <w:p w14:paraId="72A0F2F7" w14:textId="77777777" w:rsidR="004F7161" w:rsidRPr="0095250E" w:rsidRDefault="004F7161" w:rsidP="004F7161">
      <w:pPr>
        <w:pStyle w:val="PL"/>
        <w:rPr>
          <w:color w:val="808080"/>
        </w:rPr>
      </w:pPr>
      <w:r w:rsidRPr="0095250E">
        <w:t xml:space="preserve">    pagingRecordList                    PagingRecordList          </w:t>
      </w:r>
      <w:r w:rsidRPr="0095250E">
        <w:rPr>
          <w:color w:val="993366"/>
        </w:rPr>
        <w:t>OPTIONAL</w:t>
      </w:r>
      <w:r w:rsidRPr="0095250E">
        <w:t xml:space="preserve">, </w:t>
      </w:r>
      <w:r w:rsidRPr="0095250E">
        <w:rPr>
          <w:color w:val="808080"/>
        </w:rPr>
        <w:t>-- Need N</w:t>
      </w:r>
    </w:p>
    <w:p w14:paraId="2395D1D6" w14:textId="77777777" w:rsidR="004F7161" w:rsidRPr="0095250E" w:rsidRDefault="004F7161" w:rsidP="004F7161">
      <w:pPr>
        <w:pStyle w:val="PL"/>
      </w:pPr>
      <w:r w:rsidRPr="0095250E">
        <w:t xml:space="preserve">    lateNonCriticalExtension            </w:t>
      </w:r>
      <w:r w:rsidRPr="0095250E">
        <w:rPr>
          <w:color w:val="993366"/>
        </w:rPr>
        <w:t>OCTET</w:t>
      </w:r>
      <w:r w:rsidRPr="0095250E">
        <w:t xml:space="preserve"> </w:t>
      </w:r>
      <w:r w:rsidRPr="0095250E">
        <w:rPr>
          <w:color w:val="993366"/>
        </w:rPr>
        <w:t>STRING</w:t>
      </w:r>
      <w:r w:rsidRPr="0095250E">
        <w:t xml:space="preserve">              </w:t>
      </w:r>
      <w:r w:rsidRPr="0095250E">
        <w:rPr>
          <w:color w:val="993366"/>
        </w:rPr>
        <w:t>OPTIONAL</w:t>
      </w:r>
      <w:r w:rsidRPr="0095250E">
        <w:t>,</w:t>
      </w:r>
    </w:p>
    <w:p w14:paraId="459FCBFE" w14:textId="77777777" w:rsidR="004F7161" w:rsidRPr="0095250E" w:rsidRDefault="004F7161" w:rsidP="004F7161">
      <w:pPr>
        <w:pStyle w:val="PL"/>
      </w:pPr>
      <w:r w:rsidRPr="0095250E">
        <w:t xml:space="preserve">    nonCriticalExtension                </w:t>
      </w:r>
      <w:r w:rsidRPr="006B3B31">
        <w:rPr>
          <w:highlight w:val="darkYellow"/>
        </w:rPr>
        <w:t>Paging-v1700-IEs</w:t>
      </w:r>
      <w:r w:rsidRPr="0095250E">
        <w:t xml:space="preserve">          </w:t>
      </w:r>
      <w:r w:rsidRPr="0095250E">
        <w:rPr>
          <w:color w:val="993366"/>
        </w:rPr>
        <w:t>OPTIONAL</w:t>
      </w:r>
    </w:p>
    <w:p w14:paraId="1E61B388" w14:textId="77777777" w:rsidR="004F7161" w:rsidRPr="0095250E" w:rsidRDefault="004F7161" w:rsidP="004F7161">
      <w:pPr>
        <w:pStyle w:val="PL"/>
      </w:pPr>
      <w:r w:rsidRPr="0095250E">
        <w:t>}</w:t>
      </w:r>
    </w:p>
    <w:p w14:paraId="25311D3C" w14:textId="77777777" w:rsidR="004F7161" w:rsidRDefault="004F7161" w:rsidP="004F7161">
      <w:pPr>
        <w:pStyle w:val="PL"/>
      </w:pPr>
    </w:p>
    <w:p w14:paraId="683B3C72" w14:textId="77777777" w:rsidR="004F7161" w:rsidRPr="0095250E" w:rsidRDefault="004F7161" w:rsidP="004F7161">
      <w:pPr>
        <w:pStyle w:val="PL"/>
      </w:pPr>
      <w:r w:rsidRPr="006B3B31">
        <w:rPr>
          <w:highlight w:val="darkYellow"/>
        </w:rPr>
        <w:t>Paging-v1700-IEs</w:t>
      </w:r>
      <w:r w:rsidRPr="0095250E">
        <w:t xml:space="preserve"> ::=                </w:t>
      </w:r>
      <w:r w:rsidRPr="0095250E">
        <w:rPr>
          <w:color w:val="993366"/>
        </w:rPr>
        <w:t>SEQUENCE</w:t>
      </w:r>
      <w:r w:rsidRPr="0095250E">
        <w:t xml:space="preserve"> {</w:t>
      </w:r>
    </w:p>
    <w:p w14:paraId="438ABD5A" w14:textId="77777777" w:rsidR="004F7161" w:rsidRPr="0095250E" w:rsidRDefault="004F7161" w:rsidP="004F7161">
      <w:pPr>
        <w:pStyle w:val="PL"/>
        <w:rPr>
          <w:color w:val="808080"/>
        </w:rPr>
      </w:pPr>
      <w:r w:rsidRPr="0095250E">
        <w:t xml:space="preserve">    pagingRecordList-v1700              PagingRecordList-v1700    </w:t>
      </w:r>
      <w:r w:rsidRPr="0095250E">
        <w:rPr>
          <w:color w:val="993366"/>
        </w:rPr>
        <w:t>OPTIONAL</w:t>
      </w:r>
      <w:r w:rsidRPr="0095250E">
        <w:t xml:space="preserve">, </w:t>
      </w:r>
      <w:r w:rsidRPr="0095250E">
        <w:rPr>
          <w:color w:val="808080"/>
        </w:rPr>
        <w:t>-- Need N</w:t>
      </w:r>
    </w:p>
    <w:p w14:paraId="3C8EFAAA" w14:textId="77777777" w:rsidR="004F7161" w:rsidRPr="0095250E" w:rsidRDefault="004F7161" w:rsidP="004F7161">
      <w:pPr>
        <w:pStyle w:val="PL"/>
        <w:rPr>
          <w:color w:val="808080"/>
        </w:rPr>
      </w:pPr>
      <w:r w:rsidRPr="0095250E">
        <w:t xml:space="preserve">    pagingGroupList-r17                 PagingGroupList-r17       </w:t>
      </w:r>
      <w:r w:rsidRPr="0095250E">
        <w:rPr>
          <w:color w:val="993366"/>
        </w:rPr>
        <w:t>OPTIONAL</w:t>
      </w:r>
      <w:r w:rsidRPr="0095250E">
        <w:t xml:space="preserve">, </w:t>
      </w:r>
      <w:r w:rsidRPr="0095250E">
        <w:rPr>
          <w:color w:val="808080"/>
        </w:rPr>
        <w:t>-- Need N</w:t>
      </w:r>
    </w:p>
    <w:p w14:paraId="543324D9" w14:textId="77777777" w:rsidR="004F7161" w:rsidRPr="0095250E" w:rsidRDefault="004F7161" w:rsidP="004F7161">
      <w:pPr>
        <w:pStyle w:val="PL"/>
      </w:pPr>
      <w:r w:rsidRPr="0095250E">
        <w:t xml:space="preserve">    nonCriticalExtension                </w:t>
      </w:r>
      <w:r w:rsidRPr="008050AF">
        <w:rPr>
          <w:color w:val="993366"/>
          <w:highlight w:val="yellow"/>
        </w:rPr>
        <w:t>SEQUENCE</w:t>
      </w:r>
      <w:r w:rsidRPr="008050AF">
        <w:rPr>
          <w:highlight w:val="yellow"/>
        </w:rPr>
        <w:t xml:space="preserve"> {}</w:t>
      </w:r>
      <w:r w:rsidRPr="0095250E">
        <w:t xml:space="preserve">     </w:t>
      </w:r>
      <w:r>
        <w:t xml:space="preserve">     </w:t>
      </w:r>
      <w:r w:rsidRPr="0095250E">
        <w:t xml:space="preserve">     </w:t>
      </w:r>
      <w:r w:rsidRPr="0095250E">
        <w:rPr>
          <w:color w:val="993366"/>
        </w:rPr>
        <w:t>OPTIONAL</w:t>
      </w:r>
    </w:p>
    <w:p w14:paraId="4919718C" w14:textId="77777777" w:rsidR="004F7161" w:rsidRPr="0095250E" w:rsidRDefault="004F7161" w:rsidP="004F7161">
      <w:pPr>
        <w:pStyle w:val="PL"/>
      </w:pPr>
      <w:r w:rsidRPr="0095250E">
        <w:t>}</w:t>
      </w:r>
    </w:p>
    <w:p w14:paraId="7025E418" w14:textId="77777777" w:rsidR="004F7161" w:rsidRPr="0095250E" w:rsidRDefault="004F7161" w:rsidP="004F7161">
      <w:pPr>
        <w:pStyle w:val="PL"/>
      </w:pPr>
    </w:p>
    <w:p w14:paraId="78AC5D8F" w14:textId="77777777" w:rsidR="004F7161" w:rsidRDefault="004F7161" w:rsidP="004F7161"/>
    <w:p w14:paraId="078E2612" w14:textId="77777777" w:rsidR="004F7161" w:rsidRPr="004F7161" w:rsidRDefault="004F7161" w:rsidP="004F7161">
      <w:pPr>
        <w:pStyle w:val="Heading3"/>
      </w:pPr>
      <w:bookmarkStart w:id="31" w:name="_Toc157043393"/>
      <w:bookmarkStart w:id="32" w:name="_Toc157044751"/>
      <w:r w:rsidRPr="004F7161">
        <w:t>Late non-critical extension at the end of a message</w:t>
      </w:r>
      <w:bookmarkEnd w:id="31"/>
      <w:bookmarkEnd w:id="32"/>
    </w:p>
    <w:p w14:paraId="73574266" w14:textId="77777777" w:rsidR="004F7161" w:rsidRDefault="004F7161" w:rsidP="004F7161">
      <w:pPr>
        <w:pStyle w:val="ListParagraph"/>
        <w:numPr>
          <w:ilvl w:val="0"/>
          <w:numId w:val="27"/>
        </w:numPr>
        <w:overflowPunct/>
        <w:autoSpaceDE/>
        <w:autoSpaceDN/>
        <w:adjustRightInd/>
        <w:spacing w:after="160" w:line="259" w:lineRule="auto"/>
        <w:contextualSpacing/>
        <w:textAlignment w:val="auto"/>
      </w:pPr>
      <w:r>
        <w:t>Extensions of an earlier release are added at the end of a message, but before extensions of a later release.</w:t>
      </w:r>
    </w:p>
    <w:p w14:paraId="759B364B" w14:textId="77777777" w:rsidR="004F7161" w:rsidRDefault="004F7161" w:rsidP="004F7161">
      <w:pPr>
        <w:pStyle w:val="ListParagraph"/>
        <w:numPr>
          <w:ilvl w:val="0"/>
          <w:numId w:val="27"/>
        </w:numPr>
        <w:overflowPunct/>
        <w:autoSpaceDE/>
        <w:autoSpaceDN/>
        <w:adjustRightInd/>
        <w:spacing w:after="160" w:line="259" w:lineRule="auto"/>
        <w:contextualSpacing/>
        <w:textAlignment w:val="auto"/>
      </w:pPr>
      <w:r>
        <w:t>OCTET STRING gets a length indicator in PER-encoded bits such that receiver understands where message continues.</w:t>
      </w:r>
    </w:p>
    <w:p w14:paraId="5E7EC32C" w14:textId="77777777" w:rsidR="004F7161" w:rsidRPr="0059718F" w:rsidRDefault="004F7161" w:rsidP="004F7161">
      <w:pPr>
        <w:pStyle w:val="PL"/>
        <w:rPr>
          <w:b/>
          <w:bCs/>
        </w:rPr>
      </w:pPr>
      <w:r w:rsidRPr="0059718F">
        <w:rPr>
          <w:b/>
          <w:bCs/>
        </w:rPr>
        <w:t xml:space="preserve">Before UE-NR-Capability-v15c0 is introduced: </w:t>
      </w:r>
    </w:p>
    <w:p w14:paraId="4012466D" w14:textId="77777777" w:rsidR="004F7161" w:rsidRPr="0095250E" w:rsidRDefault="004F7161" w:rsidP="004F7161">
      <w:pPr>
        <w:pStyle w:val="PL"/>
      </w:pPr>
      <w:r w:rsidRPr="0095250E">
        <w:t xml:space="preserve">UE-NR-Capability ::=            </w:t>
      </w:r>
      <w:r w:rsidRPr="0095250E">
        <w:rPr>
          <w:color w:val="993366"/>
        </w:rPr>
        <w:t>SEQUENCE</w:t>
      </w:r>
      <w:r w:rsidRPr="0095250E">
        <w:t xml:space="preserve"> {</w:t>
      </w:r>
    </w:p>
    <w:p w14:paraId="18249C77" w14:textId="77777777" w:rsidR="004F7161" w:rsidRPr="0095250E" w:rsidRDefault="004F7161" w:rsidP="004F7161">
      <w:pPr>
        <w:pStyle w:val="PL"/>
      </w:pPr>
      <w:r w:rsidRPr="0095250E">
        <w:t xml:space="preserve">    accessStratumRelease            AccessStratumRelease,</w:t>
      </w:r>
    </w:p>
    <w:p w14:paraId="4F93450A" w14:textId="77777777" w:rsidR="004F7161" w:rsidRPr="0095250E" w:rsidRDefault="004F7161" w:rsidP="004F7161">
      <w:pPr>
        <w:pStyle w:val="PL"/>
      </w:pPr>
      <w:r w:rsidRPr="0095250E">
        <w:t xml:space="preserve">    pdcp-Parameters                 PDCP-Parameters,</w:t>
      </w:r>
    </w:p>
    <w:p w14:paraId="5FCC793B" w14:textId="77777777" w:rsidR="004F7161" w:rsidRPr="0095250E" w:rsidRDefault="004F7161" w:rsidP="004F7161">
      <w:pPr>
        <w:pStyle w:val="PL"/>
      </w:pPr>
      <w:r w:rsidRPr="0095250E">
        <w:t xml:space="preserve">    rlc-Parameters                  RLC-Parameters                                                        </w:t>
      </w:r>
      <w:r>
        <w:rPr>
          <w:color w:val="993366"/>
        </w:rPr>
        <w:t>:</w:t>
      </w:r>
    </w:p>
    <w:p w14:paraId="4253BC27" w14:textId="77777777" w:rsidR="004F7161" w:rsidRPr="0095250E" w:rsidRDefault="004F7161" w:rsidP="004F7161">
      <w:pPr>
        <w:pStyle w:val="PL"/>
      </w:pPr>
      <w:r w:rsidRPr="0095250E">
        <w:t xml:space="preserve">    lateNonCriticalExtension        </w:t>
      </w:r>
      <w:r w:rsidRPr="0059718F">
        <w:rPr>
          <w:color w:val="993366"/>
          <w:highlight w:val="yellow"/>
        </w:rPr>
        <w:t>OCTET</w:t>
      </w:r>
      <w:r w:rsidRPr="0059718F">
        <w:rPr>
          <w:highlight w:val="yellow"/>
        </w:rPr>
        <w:t xml:space="preserve"> </w:t>
      </w:r>
      <w:r w:rsidRPr="0059718F">
        <w:rPr>
          <w:color w:val="993366"/>
          <w:highlight w:val="yellow"/>
        </w:rPr>
        <w:t>STRING</w:t>
      </w:r>
      <w:r w:rsidRPr="0095250E">
        <w:t xml:space="preserve"> </w:t>
      </w:r>
      <w:r>
        <w:t xml:space="preserve">                   </w:t>
      </w:r>
      <w:r w:rsidRPr="0095250E">
        <w:rPr>
          <w:color w:val="993366"/>
        </w:rPr>
        <w:t>OPTIONAL</w:t>
      </w:r>
      <w:r w:rsidRPr="0095250E">
        <w:t>,</w:t>
      </w:r>
    </w:p>
    <w:p w14:paraId="2165F757" w14:textId="77777777" w:rsidR="004F7161" w:rsidRPr="0095250E" w:rsidRDefault="004F7161" w:rsidP="004F7161">
      <w:pPr>
        <w:pStyle w:val="PL"/>
      </w:pPr>
      <w:r w:rsidRPr="0095250E">
        <w:t xml:space="preserve">    nonCriticalExtension            UE-NR-Capability-v1530          </w:t>
      </w:r>
      <w:r w:rsidRPr="0095250E">
        <w:rPr>
          <w:color w:val="993366"/>
        </w:rPr>
        <w:t>OPTIONAL</w:t>
      </w:r>
    </w:p>
    <w:p w14:paraId="5FCE8FE8" w14:textId="77777777" w:rsidR="004F7161" w:rsidRDefault="004F7161" w:rsidP="004F7161">
      <w:pPr>
        <w:pStyle w:val="PL"/>
      </w:pPr>
      <w:r w:rsidRPr="0095250E">
        <w:t>}</w:t>
      </w:r>
    </w:p>
    <w:p w14:paraId="1273A62E" w14:textId="77777777" w:rsidR="004F7161" w:rsidRDefault="004F7161" w:rsidP="004F7161">
      <w:pPr>
        <w:pStyle w:val="PL"/>
      </w:pPr>
    </w:p>
    <w:p w14:paraId="79BADF97" w14:textId="77777777" w:rsidR="004F7161" w:rsidRPr="0059718F" w:rsidRDefault="004F7161" w:rsidP="004F7161">
      <w:pPr>
        <w:pStyle w:val="PL"/>
        <w:rPr>
          <w:b/>
          <w:bCs/>
        </w:rPr>
      </w:pPr>
      <w:r>
        <w:rPr>
          <w:b/>
          <w:bCs/>
        </w:rPr>
        <w:t>After</w:t>
      </w:r>
      <w:r w:rsidRPr="0059718F">
        <w:rPr>
          <w:b/>
          <w:bCs/>
        </w:rPr>
        <w:t xml:space="preserve"> UE-NR-Capability-v15c0 is introduced: </w:t>
      </w:r>
    </w:p>
    <w:p w14:paraId="11209C7E" w14:textId="77777777" w:rsidR="004F7161" w:rsidRPr="0095250E" w:rsidRDefault="004F7161" w:rsidP="004F7161">
      <w:pPr>
        <w:pStyle w:val="PL"/>
      </w:pPr>
    </w:p>
    <w:p w14:paraId="2B205256" w14:textId="77777777" w:rsidR="004F7161" w:rsidRPr="0095250E" w:rsidRDefault="004F7161" w:rsidP="004F7161">
      <w:pPr>
        <w:pStyle w:val="PL"/>
      </w:pPr>
      <w:r w:rsidRPr="0095250E">
        <w:t xml:space="preserve">UE-NR-Capability ::=            </w:t>
      </w:r>
      <w:r w:rsidRPr="0095250E">
        <w:rPr>
          <w:color w:val="993366"/>
        </w:rPr>
        <w:t>SEQUENCE</w:t>
      </w:r>
      <w:r w:rsidRPr="0095250E">
        <w:t xml:space="preserve"> {</w:t>
      </w:r>
    </w:p>
    <w:p w14:paraId="12036870" w14:textId="77777777" w:rsidR="004F7161" w:rsidRPr="0095250E" w:rsidRDefault="004F7161" w:rsidP="004F7161">
      <w:pPr>
        <w:pStyle w:val="PL"/>
      </w:pPr>
      <w:r w:rsidRPr="0095250E">
        <w:lastRenderedPageBreak/>
        <w:t xml:space="preserve">    accessStratumRelease            AccessStratumRelease,</w:t>
      </w:r>
    </w:p>
    <w:p w14:paraId="27CA5732" w14:textId="77777777" w:rsidR="004F7161" w:rsidRPr="0095250E" w:rsidRDefault="004F7161" w:rsidP="004F7161">
      <w:pPr>
        <w:pStyle w:val="PL"/>
      </w:pPr>
      <w:r w:rsidRPr="0095250E">
        <w:t xml:space="preserve">    pdcp-Parameters                 PDCP-Parameters,</w:t>
      </w:r>
    </w:p>
    <w:p w14:paraId="187FF015" w14:textId="77777777" w:rsidR="004F7161" w:rsidRPr="0095250E" w:rsidRDefault="004F7161" w:rsidP="004F7161">
      <w:pPr>
        <w:pStyle w:val="PL"/>
      </w:pPr>
      <w:r w:rsidRPr="0095250E">
        <w:t xml:space="preserve">    rlc-Parameters                  RLC-Parameters                                                        </w:t>
      </w:r>
      <w:r>
        <w:rPr>
          <w:color w:val="993366"/>
        </w:rPr>
        <w:t>:</w:t>
      </w:r>
    </w:p>
    <w:p w14:paraId="7F2A2413" w14:textId="77777777" w:rsidR="004F7161" w:rsidRDefault="004F7161" w:rsidP="004F7161">
      <w:pPr>
        <w:pStyle w:val="PL"/>
      </w:pPr>
      <w:r w:rsidRPr="0095250E">
        <w:t xml:space="preserve">    lateNonCriticalExtension        </w:t>
      </w:r>
      <w:r w:rsidRPr="0095250E">
        <w:rPr>
          <w:color w:val="993366"/>
        </w:rPr>
        <w:t>OCTET</w:t>
      </w:r>
      <w:r w:rsidRPr="0095250E">
        <w:t xml:space="preserve"> </w:t>
      </w:r>
      <w:r w:rsidRPr="0095250E">
        <w:rPr>
          <w:color w:val="993366"/>
        </w:rPr>
        <w:t>STRING</w:t>
      </w:r>
      <w:r w:rsidRPr="0095250E">
        <w:t xml:space="preserve"> </w:t>
      </w:r>
      <w:r w:rsidRPr="0059718F">
        <w:rPr>
          <w:highlight w:val="yellow"/>
        </w:rPr>
        <w:t xml:space="preserve">(CONTAINING </w:t>
      </w:r>
      <w:bookmarkStart w:id="33" w:name="_Hlk156775374"/>
      <w:r w:rsidRPr="0059718F">
        <w:rPr>
          <w:highlight w:val="yellow"/>
        </w:rPr>
        <w:t>UE-NR-Capability-v15c0</w:t>
      </w:r>
      <w:bookmarkEnd w:id="33"/>
      <w:r w:rsidRPr="0059718F">
        <w:rPr>
          <w:highlight w:val="yellow"/>
        </w:rPr>
        <w:t>)</w:t>
      </w:r>
      <w:r w:rsidRPr="0095250E">
        <w:t xml:space="preserve">                      </w:t>
      </w:r>
      <w:r>
        <w:t xml:space="preserve">                                         </w:t>
      </w:r>
    </w:p>
    <w:p w14:paraId="0EB6F3ED" w14:textId="77777777" w:rsidR="004F7161" w:rsidRPr="0095250E" w:rsidRDefault="004F7161" w:rsidP="004F7161">
      <w:pPr>
        <w:pStyle w:val="PL"/>
      </w:pPr>
      <w:r>
        <w:t xml:space="preserve">                                                                    </w:t>
      </w:r>
      <w:r w:rsidRPr="0095250E">
        <w:rPr>
          <w:color w:val="993366"/>
        </w:rPr>
        <w:t>OPTIONAL</w:t>
      </w:r>
      <w:r w:rsidRPr="0095250E">
        <w:t>,</w:t>
      </w:r>
    </w:p>
    <w:p w14:paraId="1BB88ADD" w14:textId="77777777" w:rsidR="004F7161" w:rsidRPr="0095250E" w:rsidRDefault="004F7161" w:rsidP="004F7161">
      <w:pPr>
        <w:pStyle w:val="PL"/>
      </w:pPr>
      <w:r w:rsidRPr="0095250E">
        <w:t xml:space="preserve">    nonCriticalExtension            UE-NR-Capability-v1530          </w:t>
      </w:r>
      <w:r w:rsidRPr="0095250E">
        <w:rPr>
          <w:color w:val="993366"/>
        </w:rPr>
        <w:t>OPTIONAL</w:t>
      </w:r>
    </w:p>
    <w:p w14:paraId="11B409DE" w14:textId="77777777" w:rsidR="004F7161" w:rsidRPr="0095250E" w:rsidRDefault="004F7161" w:rsidP="004F7161">
      <w:pPr>
        <w:pStyle w:val="PL"/>
      </w:pPr>
      <w:r w:rsidRPr="0095250E">
        <w:t>}</w:t>
      </w:r>
    </w:p>
    <w:p w14:paraId="42EB4B5C" w14:textId="77777777" w:rsidR="004F7161" w:rsidRPr="0095250E" w:rsidRDefault="004F7161" w:rsidP="004F7161">
      <w:pPr>
        <w:pStyle w:val="PL"/>
      </w:pPr>
    </w:p>
    <w:p w14:paraId="57B6EDB9" w14:textId="77777777" w:rsidR="004F7161" w:rsidRPr="0095250E" w:rsidRDefault="004F7161" w:rsidP="004F7161">
      <w:pPr>
        <w:pStyle w:val="PL"/>
        <w:rPr>
          <w:color w:val="808080"/>
        </w:rPr>
      </w:pPr>
      <w:r w:rsidRPr="0095250E">
        <w:rPr>
          <w:color w:val="808080"/>
        </w:rPr>
        <w:t>-- Regular non-critical Rel-15 extensions:</w:t>
      </w:r>
    </w:p>
    <w:p w14:paraId="1FCAC23A" w14:textId="77777777" w:rsidR="004F7161" w:rsidRPr="0095250E" w:rsidRDefault="004F7161" w:rsidP="004F7161">
      <w:pPr>
        <w:pStyle w:val="PL"/>
      </w:pPr>
      <w:r w:rsidRPr="0095250E">
        <w:t xml:space="preserve">UE-NR-Capability-v1530 ::=               </w:t>
      </w:r>
      <w:r w:rsidRPr="0095250E">
        <w:rPr>
          <w:color w:val="993366"/>
        </w:rPr>
        <w:t>SEQUENCE</w:t>
      </w:r>
      <w:r w:rsidRPr="0095250E">
        <w:t xml:space="preserve"> {</w:t>
      </w:r>
    </w:p>
    <w:p w14:paraId="4089F3C0" w14:textId="77777777" w:rsidR="004F7161" w:rsidRDefault="004F7161" w:rsidP="004F7161">
      <w:pPr>
        <w:pStyle w:val="PL"/>
      </w:pPr>
      <w:r w:rsidRPr="0095250E">
        <w:t xml:space="preserve">    fdd-Add-UE-NR-Capabilities-v1530         UE-NR-CapabilityAddXDD-Mode-v1530</w:t>
      </w:r>
    </w:p>
    <w:p w14:paraId="0758EDF0" w14:textId="77777777" w:rsidR="004F7161" w:rsidRPr="0095250E" w:rsidRDefault="004F7161" w:rsidP="004F7161">
      <w:pPr>
        <w:pStyle w:val="PL"/>
      </w:pPr>
      <w:r>
        <w:t xml:space="preserve">                      </w:t>
      </w:r>
      <w:r w:rsidRPr="0095250E">
        <w:t xml:space="preserve">                            </w:t>
      </w:r>
      <w:r w:rsidRPr="0095250E">
        <w:rPr>
          <w:color w:val="993366"/>
        </w:rPr>
        <w:t>OPTIONAL</w:t>
      </w:r>
      <w:r w:rsidRPr="0095250E">
        <w:t>,</w:t>
      </w:r>
    </w:p>
    <w:p w14:paraId="79ACB3DA" w14:textId="77777777" w:rsidR="004F7161" w:rsidRDefault="004F7161" w:rsidP="004F7161">
      <w:pPr>
        <w:pStyle w:val="PL"/>
      </w:pPr>
      <w:r w:rsidRPr="0095250E">
        <w:t xml:space="preserve">    tdd-Add-UE-NR-Capabilities-v1530         UE-NR-CapabilityAddXDD-Mode-v1530</w:t>
      </w:r>
    </w:p>
    <w:p w14:paraId="717C9DB7" w14:textId="77777777" w:rsidR="004F7161" w:rsidRPr="0095250E" w:rsidRDefault="004F7161" w:rsidP="004F7161">
      <w:pPr>
        <w:pStyle w:val="PL"/>
      </w:pPr>
      <w:r>
        <w:t xml:space="preserve">                      </w:t>
      </w:r>
      <w:r w:rsidRPr="0095250E">
        <w:t xml:space="preserve">                            </w:t>
      </w:r>
      <w:r w:rsidRPr="0095250E">
        <w:rPr>
          <w:color w:val="993366"/>
        </w:rPr>
        <w:t>OPTIONAL</w:t>
      </w:r>
      <w:r w:rsidRPr="0095250E">
        <w:t>,</w:t>
      </w:r>
    </w:p>
    <w:p w14:paraId="54BB687F" w14:textId="77777777" w:rsidR="004F7161" w:rsidRPr="0095250E" w:rsidRDefault="004F7161" w:rsidP="004F7161">
      <w:pPr>
        <w:pStyle w:val="PL"/>
      </w:pPr>
      <w:r>
        <w:t>:</w:t>
      </w:r>
    </w:p>
    <w:p w14:paraId="34A4A315" w14:textId="77777777" w:rsidR="004F7161" w:rsidRPr="0095250E" w:rsidRDefault="004F7161" w:rsidP="004F7161">
      <w:pPr>
        <w:pStyle w:val="PL"/>
      </w:pPr>
      <w:r w:rsidRPr="0095250E">
        <w:t xml:space="preserve">    nonCriticalExtension                     UE-NR-Capability-v1540                                       </w:t>
      </w:r>
      <w:r w:rsidRPr="0095250E">
        <w:rPr>
          <w:color w:val="993366"/>
        </w:rPr>
        <w:t>OPTIONAL</w:t>
      </w:r>
    </w:p>
    <w:p w14:paraId="2B113964" w14:textId="77777777" w:rsidR="004F7161" w:rsidRDefault="004F7161" w:rsidP="004F7161">
      <w:pPr>
        <w:pStyle w:val="PL"/>
      </w:pPr>
      <w:r w:rsidRPr="0095250E">
        <w:t>}</w:t>
      </w:r>
    </w:p>
    <w:p w14:paraId="4ED38639" w14:textId="77777777" w:rsidR="004F7161" w:rsidRDefault="004F7161" w:rsidP="004F7161">
      <w:pPr>
        <w:pStyle w:val="PL"/>
      </w:pPr>
    </w:p>
    <w:p w14:paraId="23D10AD5" w14:textId="77777777" w:rsidR="004F7161" w:rsidRDefault="004F7161" w:rsidP="004F7161">
      <w:pPr>
        <w:pStyle w:val="PL"/>
      </w:pPr>
      <w:r>
        <w:t>:</w:t>
      </w:r>
    </w:p>
    <w:p w14:paraId="259943DB" w14:textId="77777777" w:rsidR="004F7161" w:rsidRDefault="004F7161" w:rsidP="004F7161">
      <w:pPr>
        <w:pStyle w:val="PL"/>
      </w:pPr>
    </w:p>
    <w:p w14:paraId="03CCDE10" w14:textId="77777777" w:rsidR="004F7161" w:rsidRPr="0095250E" w:rsidRDefault="004F7161" w:rsidP="004F7161">
      <w:pPr>
        <w:pStyle w:val="PL"/>
        <w:rPr>
          <w:color w:val="808080"/>
        </w:rPr>
      </w:pPr>
      <w:r w:rsidRPr="0095250E">
        <w:rPr>
          <w:color w:val="808080"/>
        </w:rPr>
        <w:t>-- Late non-critical Rel-15 extensions:</w:t>
      </w:r>
    </w:p>
    <w:p w14:paraId="656FB373" w14:textId="77777777" w:rsidR="004F7161" w:rsidRPr="0095250E" w:rsidRDefault="004F7161" w:rsidP="004F7161">
      <w:pPr>
        <w:pStyle w:val="PL"/>
      </w:pPr>
      <w:r w:rsidRPr="0095250E">
        <w:t xml:space="preserve">UE-NR-Capability-v15c0 ::=               </w:t>
      </w:r>
      <w:r w:rsidRPr="0095250E">
        <w:rPr>
          <w:color w:val="993366"/>
        </w:rPr>
        <w:t>SEQUENCE</w:t>
      </w:r>
      <w:r w:rsidRPr="0095250E">
        <w:t xml:space="preserve"> {</w:t>
      </w:r>
    </w:p>
    <w:p w14:paraId="09441FFE" w14:textId="77777777" w:rsidR="004F7161" w:rsidRDefault="004F7161" w:rsidP="004F7161">
      <w:pPr>
        <w:pStyle w:val="PL"/>
      </w:pPr>
      <w:r w:rsidRPr="0095250E">
        <w:t xml:space="preserve">    nrdc-Parameters-v15c0                    NRDC-Parameters-v15c0</w:t>
      </w:r>
    </w:p>
    <w:p w14:paraId="158C0541" w14:textId="77777777" w:rsidR="004F7161" w:rsidRPr="0095250E" w:rsidRDefault="004F7161" w:rsidP="004F7161">
      <w:pPr>
        <w:pStyle w:val="PL"/>
      </w:pPr>
      <w:r>
        <w:t xml:space="preserve">          </w:t>
      </w:r>
      <w:r w:rsidRPr="0095250E">
        <w:t xml:space="preserve">                                        </w:t>
      </w:r>
      <w:r w:rsidRPr="0095250E">
        <w:rPr>
          <w:color w:val="993366"/>
        </w:rPr>
        <w:t>OPTIONAL</w:t>
      </w:r>
      <w:r w:rsidRPr="0095250E">
        <w:t>,</w:t>
      </w:r>
    </w:p>
    <w:p w14:paraId="37B24802" w14:textId="77777777" w:rsidR="004F7161" w:rsidRPr="0095250E" w:rsidRDefault="004F7161" w:rsidP="004F7161">
      <w:pPr>
        <w:pStyle w:val="PL"/>
      </w:pPr>
      <w:r>
        <w:t>:</w:t>
      </w:r>
    </w:p>
    <w:p w14:paraId="4D8153CF" w14:textId="77777777" w:rsidR="004F7161" w:rsidRDefault="004F7161" w:rsidP="004F7161">
      <w:pPr>
        <w:pStyle w:val="PL"/>
      </w:pPr>
      <w:r w:rsidRPr="0095250E">
        <w:t xml:space="preserve">    nonCriticalExtension                     UE-NR-Capability-v15g0</w:t>
      </w:r>
    </w:p>
    <w:p w14:paraId="7579194B" w14:textId="77777777" w:rsidR="004F7161" w:rsidRPr="0095250E" w:rsidRDefault="004F7161" w:rsidP="004F7161">
      <w:pPr>
        <w:pStyle w:val="PL"/>
      </w:pPr>
      <w:r>
        <w:t xml:space="preserve">           </w:t>
      </w:r>
      <w:r w:rsidRPr="0095250E">
        <w:t xml:space="preserve">                                       </w:t>
      </w:r>
      <w:r w:rsidRPr="0095250E">
        <w:rPr>
          <w:color w:val="993366"/>
        </w:rPr>
        <w:t>OPTIONAL</w:t>
      </w:r>
    </w:p>
    <w:p w14:paraId="41CC3E11" w14:textId="77777777" w:rsidR="004F7161" w:rsidRDefault="004F7161" w:rsidP="004F7161">
      <w:pPr>
        <w:pStyle w:val="PL"/>
      </w:pPr>
      <w:r w:rsidRPr="0095250E">
        <w:t>}</w:t>
      </w:r>
    </w:p>
    <w:p w14:paraId="5375FAB3" w14:textId="77777777" w:rsidR="004F7161" w:rsidRPr="0095250E" w:rsidRDefault="004F7161" w:rsidP="004F7161">
      <w:pPr>
        <w:pStyle w:val="PL"/>
      </w:pPr>
    </w:p>
    <w:p w14:paraId="701F8DC6" w14:textId="77777777" w:rsidR="004F7161" w:rsidRDefault="004F7161" w:rsidP="004F7161"/>
    <w:p w14:paraId="69ACAEEF" w14:textId="77777777" w:rsidR="004F7161" w:rsidRDefault="004F7161" w:rsidP="004F7161">
      <w:pPr>
        <w:pStyle w:val="Heading3"/>
      </w:pPr>
      <w:bookmarkStart w:id="34" w:name="_Toc157043394"/>
      <w:bookmarkStart w:id="35" w:name="_Toc157044752"/>
      <w:r>
        <w:t>Adding new fields in the middle of a message.</w:t>
      </w:r>
      <w:bookmarkEnd w:id="34"/>
      <w:bookmarkEnd w:id="35"/>
    </w:p>
    <w:p w14:paraId="20BFE742" w14:textId="77777777" w:rsidR="004F7161" w:rsidRDefault="004F7161" w:rsidP="004F7161">
      <w:pPr>
        <w:pStyle w:val="ListParagraph"/>
        <w:numPr>
          <w:ilvl w:val="0"/>
          <w:numId w:val="47"/>
        </w:numPr>
        <w:overflowPunct/>
        <w:autoSpaceDE/>
        <w:autoSpaceDN/>
        <w:adjustRightInd/>
        <w:spacing w:after="160" w:line="259" w:lineRule="auto"/>
        <w:contextualSpacing/>
        <w:textAlignment w:val="auto"/>
      </w:pPr>
      <w:r>
        <w:t>Nice to get new fields in the correct context.</w:t>
      </w:r>
    </w:p>
    <w:p w14:paraId="7D17A00C" w14:textId="77777777" w:rsidR="004F7161" w:rsidRDefault="004F7161" w:rsidP="004F7161">
      <w:pPr>
        <w:pStyle w:val="ListParagraph"/>
        <w:numPr>
          <w:ilvl w:val="0"/>
          <w:numId w:val="47"/>
        </w:numPr>
        <w:overflowPunct/>
        <w:autoSpaceDE/>
        <w:autoSpaceDN/>
        <w:adjustRightInd/>
        <w:spacing w:after="160" w:line="259" w:lineRule="auto"/>
        <w:contextualSpacing/>
        <w:textAlignment w:val="auto"/>
      </w:pPr>
      <w:r>
        <w:t>Only possible if the IE is prepared with extension marker “…” when it was created.</w:t>
      </w:r>
    </w:p>
    <w:p w14:paraId="0E63DABB" w14:textId="55878655" w:rsidR="004F7161" w:rsidRDefault="004F7161" w:rsidP="004F7161">
      <w:pPr>
        <w:pStyle w:val="ListParagraph"/>
        <w:numPr>
          <w:ilvl w:val="0"/>
          <w:numId w:val="47"/>
        </w:numPr>
        <w:overflowPunct/>
        <w:autoSpaceDE/>
        <w:autoSpaceDN/>
        <w:adjustRightInd/>
        <w:spacing w:after="160" w:line="259" w:lineRule="auto"/>
        <w:contextualSpacing/>
        <w:textAlignment w:val="auto"/>
      </w:pPr>
      <w:r>
        <w:t xml:space="preserve">In the PER-encoded bits, a presence bit is added. If </w:t>
      </w:r>
      <w:r w:rsidR="009C0995">
        <w:t xml:space="preserve">this bit is </w:t>
      </w:r>
      <w:r>
        <w:t>set (extension is present)</w:t>
      </w:r>
      <w:r w:rsidR="009C0995">
        <w:t>,</w:t>
      </w:r>
      <w:r>
        <w:t xml:space="preserve"> also a length </w:t>
      </w:r>
      <w:r w:rsidR="009C0995">
        <w:t>field</w:t>
      </w:r>
      <w:r>
        <w:t xml:space="preserve"> is added in the encoded bits. This allows that a receiver </w:t>
      </w:r>
      <w:r w:rsidR="009C0995">
        <w:t xml:space="preserve">(that support an earlier ASN.1 version) </w:t>
      </w:r>
      <w:r>
        <w:t>can skip the extension, and continue to decode after the extension.</w:t>
      </w:r>
    </w:p>
    <w:p w14:paraId="27CB00D7" w14:textId="6FEDCCC4" w:rsidR="004F7161" w:rsidRDefault="004F7161" w:rsidP="004F7161">
      <w:pPr>
        <w:pStyle w:val="ListParagraph"/>
        <w:numPr>
          <w:ilvl w:val="0"/>
          <w:numId w:val="47"/>
        </w:numPr>
        <w:overflowPunct/>
        <w:autoSpaceDE/>
        <w:autoSpaceDN/>
        <w:adjustRightInd/>
        <w:spacing w:after="160" w:line="259" w:lineRule="auto"/>
        <w:contextualSpacing/>
        <w:textAlignment w:val="auto"/>
      </w:pPr>
      <w:r>
        <w:t xml:space="preserve">[[ ]] are used to group fields </w:t>
      </w:r>
      <w:r w:rsidR="009C0995">
        <w:t xml:space="preserve">that are </w:t>
      </w:r>
      <w:r>
        <w:t>added at the same time, called “extension addition group”</w:t>
      </w:r>
      <w:r w:rsidR="009C0995">
        <w:t xml:space="preserve"> (EAC)</w:t>
      </w:r>
      <w:r>
        <w:t xml:space="preserve">. One length indicator is added for the </w:t>
      </w:r>
      <w:r w:rsidR="009C0995">
        <w:t>EAC</w:t>
      </w:r>
      <w:r>
        <w:t>.</w:t>
      </w:r>
    </w:p>
    <w:p w14:paraId="31EC07D5" w14:textId="77777777" w:rsidR="004F7161" w:rsidRDefault="004F7161" w:rsidP="004F7161">
      <w:pPr>
        <w:pStyle w:val="ListParagraph"/>
        <w:numPr>
          <w:ilvl w:val="0"/>
          <w:numId w:val="47"/>
        </w:numPr>
        <w:overflowPunct/>
        <w:autoSpaceDE/>
        <w:autoSpaceDN/>
        <w:adjustRightInd/>
        <w:spacing w:after="160" w:line="259" w:lineRule="auto"/>
        <w:contextualSpacing/>
        <w:textAlignment w:val="auto"/>
      </w:pPr>
      <w:r>
        <w:t>All new fields within [[ ]] are set as OPTIONAL.</w:t>
      </w:r>
    </w:p>
    <w:p w14:paraId="46F5340B" w14:textId="77777777" w:rsidR="004F7161" w:rsidRDefault="004F7161" w:rsidP="004F7161">
      <w:pPr>
        <w:pStyle w:val="ListParagraph"/>
        <w:numPr>
          <w:ilvl w:val="0"/>
          <w:numId w:val="47"/>
        </w:numPr>
        <w:overflowPunct/>
        <w:autoSpaceDE/>
        <w:autoSpaceDN/>
        <w:adjustRightInd/>
        <w:spacing w:after="160" w:line="259" w:lineRule="auto"/>
        <w:contextualSpacing/>
        <w:textAlignment w:val="auto"/>
      </w:pPr>
      <w:r>
        <w:t xml:space="preserve">Overhead for “…” is one bit. Overhead for transmitting a field within [[ ]] is 2-3 octets (length indicator and optionality bits added by PER). </w:t>
      </w:r>
    </w:p>
    <w:p w14:paraId="47DA76A4" w14:textId="10D57B69" w:rsidR="004F7161" w:rsidRDefault="004F7161" w:rsidP="004F7161">
      <w:pPr>
        <w:pStyle w:val="ListParagraph"/>
        <w:numPr>
          <w:ilvl w:val="0"/>
          <w:numId w:val="47"/>
        </w:numPr>
        <w:overflowPunct/>
        <w:autoSpaceDE/>
        <w:autoSpaceDN/>
        <w:adjustRightInd/>
        <w:spacing w:after="160" w:line="259" w:lineRule="auto"/>
        <w:contextualSpacing/>
        <w:textAlignment w:val="auto"/>
      </w:pPr>
      <w:r>
        <w:t>We avoid using “…” in lists in SIBs and UE capabilities (reduce size)</w:t>
      </w:r>
      <w:r w:rsidR="009C0995">
        <w:t>.</w:t>
      </w:r>
    </w:p>
    <w:p w14:paraId="230659F5" w14:textId="13DD8EB9" w:rsidR="004F7161" w:rsidRDefault="004F7161" w:rsidP="004F7161">
      <w:pPr>
        <w:pStyle w:val="ListParagraph"/>
        <w:numPr>
          <w:ilvl w:val="0"/>
          <w:numId w:val="47"/>
        </w:numPr>
        <w:overflowPunct/>
        <w:autoSpaceDE/>
        <w:autoSpaceDN/>
        <w:adjustRightInd/>
        <w:spacing w:after="160" w:line="259" w:lineRule="auto"/>
        <w:contextualSpacing/>
        <w:textAlignment w:val="auto"/>
      </w:pPr>
      <w:r>
        <w:t xml:space="preserve">If the IE cannot be extended (“…” is missing), also the parent IE </w:t>
      </w:r>
      <w:r>
        <w:t xml:space="preserve">(or parent’s parent...) </w:t>
      </w:r>
      <w:r>
        <w:t xml:space="preserve">need to be </w:t>
      </w:r>
      <w:r w:rsidR="009C0995">
        <w:t>“</w:t>
      </w:r>
      <w:r>
        <w:t>extended</w:t>
      </w:r>
      <w:r w:rsidR="009C0995">
        <w:t>”</w:t>
      </w:r>
      <w:r>
        <w:t>.</w:t>
      </w:r>
    </w:p>
    <w:p w14:paraId="1A3BA862" w14:textId="77777777" w:rsidR="004F7161" w:rsidRDefault="004F7161" w:rsidP="004F7161"/>
    <w:p w14:paraId="7C32F5B6" w14:textId="39ADB15F" w:rsidR="002D6CBE" w:rsidRDefault="002D6CBE" w:rsidP="002D6CBE">
      <w:pPr>
        <w:pStyle w:val="Heading3"/>
      </w:pPr>
      <w:r>
        <w:t>PER</w:t>
      </w:r>
      <w:bookmarkEnd w:id="24"/>
      <w:bookmarkEnd w:id="25"/>
      <w:r w:rsidR="00060D82">
        <w:t xml:space="preserve"> Examples</w:t>
      </w:r>
    </w:p>
    <w:p w14:paraId="4A0949A4" w14:textId="77777777" w:rsidR="002D6CBE" w:rsidRDefault="002D6CBE" w:rsidP="002D6CBE">
      <w:pPr>
        <w:pStyle w:val="NormalWeb"/>
        <w:spacing w:before="0" w:beforeAutospacing="0" w:after="0" w:afterAutospacing="0"/>
        <w:textAlignment w:val="baseline"/>
        <w:rPr>
          <w:rFonts w:ascii="Verdana" w:hAnsi="Verdana"/>
          <w:color w:val="424142"/>
          <w:sz w:val="19"/>
          <w:szCs w:val="19"/>
        </w:rPr>
      </w:pPr>
    </w:p>
    <w:p w14:paraId="64EC3B8F" w14:textId="3987D988" w:rsidR="002D6CBE" w:rsidRDefault="00BF6AB7" w:rsidP="002D6CBE">
      <w:r>
        <w:t>“</w:t>
      </w:r>
      <w:r w:rsidR="002D6CBE" w:rsidRPr="00D839FF">
        <w:t>Transfer syntax for RRC PDUs is derived from their ASN.1 definitions by use of Packed Encoding Rules, unaligned as specified in ITU-T Rec. X.691</w:t>
      </w:r>
      <w:r w:rsidR="002D6CBE">
        <w:t>.</w:t>
      </w:r>
      <w:r>
        <w:t>”</w:t>
      </w:r>
    </w:p>
    <w:p w14:paraId="55B5DCB3" w14:textId="752C6C13" w:rsidR="002D6CBE" w:rsidRDefault="002D6CBE" w:rsidP="002D6CBE">
      <w:r>
        <w:t>Some examples on PER encoding from TS 38331:</w:t>
      </w:r>
    </w:p>
    <w:p w14:paraId="3CE0B39E" w14:textId="77777777" w:rsidR="002D6CBE" w:rsidRPr="0095250E" w:rsidRDefault="002D6CBE" w:rsidP="002D6CBE">
      <w:pPr>
        <w:pStyle w:val="PL"/>
      </w:pPr>
      <w:r>
        <w:t xml:space="preserve">    </w:t>
      </w:r>
      <w:r w:rsidRPr="0095250E">
        <w:t xml:space="preserve">all-Traffic-NumReq-r16          </w:t>
      </w:r>
      <w:r w:rsidRPr="0095250E">
        <w:rPr>
          <w:color w:val="993366"/>
        </w:rPr>
        <w:t>INTEGER</w:t>
      </w:r>
      <w:r w:rsidRPr="0095250E">
        <w:t xml:space="preserve"> (1..8)        </w:t>
      </w:r>
      <w:r w:rsidRPr="0095250E">
        <w:rPr>
          <w:color w:val="993366"/>
        </w:rPr>
        <w:t>OPTIONAL</w:t>
      </w:r>
      <w:r w:rsidRPr="0095250E">
        <w:t>,</w:t>
      </w:r>
    </w:p>
    <w:p w14:paraId="13578027" w14:textId="135EDD81" w:rsidR="002D6CBE" w:rsidRDefault="002D6CBE" w:rsidP="002D6CBE">
      <w:r>
        <w:t>One bit indicates whether the field is present or not, 3 bits to encode the values 1..8.</w:t>
      </w:r>
      <w:r>
        <w:br/>
      </w:r>
    </w:p>
    <w:p w14:paraId="1EDC2426" w14:textId="77777777" w:rsidR="002D6CBE" w:rsidRPr="0095250E" w:rsidRDefault="002D6CBE" w:rsidP="002D6CBE">
      <w:pPr>
        <w:pStyle w:val="PL"/>
      </w:pPr>
      <w:r>
        <w:t xml:space="preserve">    </w:t>
      </w:r>
      <w:r w:rsidRPr="0095250E">
        <w:t xml:space="preserve">cellBarred                          </w:t>
      </w:r>
      <w:r w:rsidRPr="0095250E">
        <w:rPr>
          <w:color w:val="993366"/>
        </w:rPr>
        <w:t>ENUMERATED</w:t>
      </w:r>
      <w:r w:rsidRPr="0095250E">
        <w:t xml:space="preserve"> {barred, notBarred},</w:t>
      </w:r>
    </w:p>
    <w:p w14:paraId="7E638052" w14:textId="5C06A072" w:rsidR="002D6CBE" w:rsidRDefault="002D6CBE" w:rsidP="002D6CBE">
      <w:r>
        <w:t xml:space="preserve">One bit to encode the two vales. </w:t>
      </w:r>
      <w:r>
        <w:br/>
      </w:r>
    </w:p>
    <w:p w14:paraId="4A3EC4AC" w14:textId="77777777" w:rsidR="002D6CBE" w:rsidRPr="0095250E" w:rsidRDefault="002D6CBE" w:rsidP="002D6CBE">
      <w:pPr>
        <w:pStyle w:val="PL"/>
      </w:pPr>
      <w:r w:rsidRPr="0095250E">
        <w:lastRenderedPageBreak/>
        <w:t xml:space="preserve">    preEmptiveBSR-r16                        </w:t>
      </w:r>
      <w:r w:rsidRPr="0095250E">
        <w:rPr>
          <w:color w:val="993366"/>
        </w:rPr>
        <w:t>ENUMERATED</w:t>
      </w:r>
      <w:r w:rsidRPr="0095250E">
        <w:t xml:space="preserve"> {supported}     </w:t>
      </w:r>
      <w:r w:rsidRPr="0095250E">
        <w:rPr>
          <w:color w:val="993366"/>
        </w:rPr>
        <w:t>OPTIONAL</w:t>
      </w:r>
      <w:r w:rsidRPr="0095250E">
        <w:t>,</w:t>
      </w:r>
    </w:p>
    <w:p w14:paraId="650BD020" w14:textId="4FD7D560" w:rsidR="002D6CBE" w:rsidRDefault="002D6CBE" w:rsidP="002D6CBE">
      <w:r>
        <w:t>One optionality bit (only!).</w:t>
      </w:r>
      <w:r>
        <w:br/>
      </w:r>
    </w:p>
    <w:p w14:paraId="113C4D12" w14:textId="77777777" w:rsidR="002D6CBE" w:rsidRDefault="002D6CBE" w:rsidP="002D6CBE">
      <w:pPr>
        <w:pStyle w:val="PL"/>
      </w:pPr>
      <w:r>
        <w:t xml:space="preserve">    </w:t>
      </w:r>
      <w:r w:rsidRPr="0095250E">
        <w:t xml:space="preserve">ran-AreaCells                       </w:t>
      </w:r>
      <w:r w:rsidRPr="0095250E">
        <w:rPr>
          <w:color w:val="993366"/>
        </w:rPr>
        <w:t>SEQUENCE</w:t>
      </w:r>
      <w:r w:rsidRPr="0095250E">
        <w:t xml:space="preserve"> (</w:t>
      </w:r>
      <w:r w:rsidRPr="0095250E">
        <w:rPr>
          <w:color w:val="993366"/>
        </w:rPr>
        <w:t>SIZE</w:t>
      </w:r>
      <w:r w:rsidRPr="0095250E">
        <w:t xml:space="preserve"> (1..32))</w:t>
      </w:r>
      <w:r w:rsidRPr="0095250E">
        <w:rPr>
          <w:color w:val="993366"/>
        </w:rPr>
        <w:t xml:space="preserve"> OF</w:t>
      </w:r>
      <w:r w:rsidRPr="0095250E">
        <w:t xml:space="preserve">  CellIdentity</w:t>
      </w:r>
    </w:p>
    <w:p w14:paraId="51655F2A" w14:textId="77777777" w:rsidR="002D6CBE" w:rsidRDefault="002D6CBE" w:rsidP="002D6CBE">
      <w:pPr>
        <w:pStyle w:val="PL"/>
      </w:pPr>
    </w:p>
    <w:p w14:paraId="3900ADDE" w14:textId="77777777" w:rsidR="002D6CBE" w:rsidRPr="0095250E" w:rsidRDefault="002D6CBE" w:rsidP="002D6CBE">
      <w:pPr>
        <w:pStyle w:val="PL"/>
      </w:pPr>
      <w:r>
        <w:t xml:space="preserve">    </w:t>
      </w:r>
      <w:r w:rsidRPr="0095250E">
        <w:t xml:space="preserve">CellIdentity ::=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(36))</w:t>
      </w:r>
    </w:p>
    <w:p w14:paraId="6A1AEECB" w14:textId="5BE728BF" w:rsidR="002D6CBE" w:rsidRDefault="002D6CBE" w:rsidP="002D6CBE">
      <w:r>
        <w:t>Variable-sized list, 5 bits to indicate the number of cell identities in the list, 36 bits per cell identity.</w:t>
      </w:r>
      <w:r>
        <w:br/>
      </w:r>
    </w:p>
    <w:p w14:paraId="2647D716" w14:textId="77777777" w:rsidR="002D6CBE" w:rsidRPr="0095250E" w:rsidRDefault="002D6CBE" w:rsidP="002D6CBE">
      <w:pPr>
        <w:pStyle w:val="PL"/>
      </w:pPr>
      <w:r w:rsidRPr="0095250E">
        <w:t xml:space="preserve">    periodicityAndOffset-r17                   </w:t>
      </w:r>
      <w:r w:rsidRPr="0095250E">
        <w:rPr>
          <w:color w:val="993366"/>
        </w:rPr>
        <w:t>CHOICE</w:t>
      </w:r>
      <w:r w:rsidRPr="0095250E">
        <w:t xml:space="preserve"> {</w:t>
      </w:r>
    </w:p>
    <w:p w14:paraId="2D132BB4" w14:textId="77777777" w:rsidR="002D6CBE" w:rsidRPr="0095250E" w:rsidRDefault="002D6CBE" w:rsidP="002D6CBE">
      <w:pPr>
        <w:pStyle w:val="PL"/>
      </w:pPr>
      <w:r w:rsidRPr="0095250E">
        <w:t xml:space="preserve">        slots10                                    </w:t>
      </w:r>
      <w:r w:rsidRPr="0095250E">
        <w:rPr>
          <w:color w:val="993366"/>
        </w:rPr>
        <w:t>INTEGER</w:t>
      </w:r>
      <w:r w:rsidRPr="0095250E">
        <w:t xml:space="preserve"> (0..9),</w:t>
      </w:r>
    </w:p>
    <w:p w14:paraId="53806185" w14:textId="77777777" w:rsidR="002D6CBE" w:rsidRPr="0095250E" w:rsidRDefault="002D6CBE" w:rsidP="002D6CBE">
      <w:pPr>
        <w:pStyle w:val="PL"/>
      </w:pPr>
      <w:r w:rsidRPr="0095250E">
        <w:t xml:space="preserve">        slots20                                    </w:t>
      </w:r>
      <w:r w:rsidRPr="0095250E">
        <w:rPr>
          <w:color w:val="993366"/>
        </w:rPr>
        <w:t>INTEGER</w:t>
      </w:r>
      <w:r w:rsidRPr="0095250E">
        <w:t xml:space="preserve"> (0..19),</w:t>
      </w:r>
    </w:p>
    <w:p w14:paraId="7F2A0FF1" w14:textId="77777777" w:rsidR="002D6CBE" w:rsidRPr="0095250E" w:rsidRDefault="002D6CBE" w:rsidP="002D6CBE">
      <w:pPr>
        <w:pStyle w:val="PL"/>
      </w:pPr>
      <w:r w:rsidRPr="0095250E">
        <w:t xml:space="preserve">        slots40                                    </w:t>
      </w:r>
      <w:r w:rsidRPr="0095250E">
        <w:rPr>
          <w:color w:val="993366"/>
        </w:rPr>
        <w:t>INTEGER</w:t>
      </w:r>
      <w:r w:rsidRPr="0095250E">
        <w:t xml:space="preserve"> (0..39),</w:t>
      </w:r>
    </w:p>
    <w:p w14:paraId="0BB28E95" w14:textId="77777777" w:rsidR="002D6CBE" w:rsidRPr="0095250E" w:rsidRDefault="002D6CBE" w:rsidP="002D6CBE">
      <w:pPr>
        <w:pStyle w:val="PL"/>
      </w:pPr>
      <w:r w:rsidRPr="0095250E">
        <w:t xml:space="preserve">        slots80                                    </w:t>
      </w:r>
      <w:r w:rsidRPr="0095250E">
        <w:rPr>
          <w:color w:val="993366"/>
        </w:rPr>
        <w:t>INTEGER</w:t>
      </w:r>
      <w:r w:rsidRPr="0095250E">
        <w:t xml:space="preserve"> (0..79)</w:t>
      </w:r>
    </w:p>
    <w:p w14:paraId="5C14B1AF" w14:textId="77777777" w:rsidR="002D6CBE" w:rsidRPr="0095250E" w:rsidRDefault="002D6CBE" w:rsidP="002D6CBE">
      <w:pPr>
        <w:pStyle w:val="PL"/>
      </w:pPr>
      <w:r w:rsidRPr="0095250E">
        <w:t xml:space="preserve">    },</w:t>
      </w:r>
    </w:p>
    <w:p w14:paraId="20F17253" w14:textId="7D19FF35" w:rsidR="002D6CBE" w:rsidRDefault="002D6CBE" w:rsidP="002D6CBE">
      <w:r>
        <w:t>2 bits to encode the choice value. If “00”, 4 bits encodes the field. If “01”, 5 bits encodes the field etc.</w:t>
      </w:r>
      <w:r>
        <w:br/>
      </w:r>
    </w:p>
    <w:p w14:paraId="69BB9545" w14:textId="77777777" w:rsidR="002D6CBE" w:rsidRDefault="002D6CBE" w:rsidP="002D6CBE">
      <w:pPr>
        <w:pStyle w:val="PL"/>
      </w:pPr>
      <w:r w:rsidRPr="0095250E">
        <w:t xml:space="preserve">    condRRCReconfig-r16              </w:t>
      </w:r>
      <w:r w:rsidRPr="0095250E">
        <w:rPr>
          <w:color w:val="993366"/>
        </w:rPr>
        <w:t>OCTET</w:t>
      </w:r>
      <w:r w:rsidRPr="0095250E">
        <w:t xml:space="preserve"> </w:t>
      </w:r>
      <w:r w:rsidRPr="0095250E">
        <w:rPr>
          <w:color w:val="993366"/>
        </w:rPr>
        <w:t>STRING</w:t>
      </w:r>
      <w:r w:rsidRPr="0095250E">
        <w:t xml:space="preserve"> (CONTAINING RRCReconfiguration)</w:t>
      </w:r>
    </w:p>
    <w:p w14:paraId="5C5A5DF8" w14:textId="77777777" w:rsidR="002D6CBE" w:rsidRPr="0095250E" w:rsidRDefault="002D6CBE" w:rsidP="002D6CBE">
      <w:pPr>
        <w:pStyle w:val="PL"/>
        <w:rPr>
          <w:color w:val="808080"/>
        </w:rPr>
      </w:pPr>
      <w:r>
        <w:t xml:space="preserve">                    </w:t>
      </w:r>
      <w:r w:rsidRPr="0095250E">
        <w:t xml:space="preserve">          </w:t>
      </w:r>
      <w:r w:rsidRPr="0095250E">
        <w:rPr>
          <w:color w:val="993366"/>
        </w:rPr>
        <w:t>OPTIONAL</w:t>
      </w:r>
      <w:r w:rsidRPr="0095250E">
        <w:t xml:space="preserve">,    </w:t>
      </w:r>
      <w:r w:rsidRPr="0095250E">
        <w:rPr>
          <w:color w:val="808080"/>
        </w:rPr>
        <w:t>-- Cond condReconfigAdd</w:t>
      </w:r>
    </w:p>
    <w:p w14:paraId="11D3CE23" w14:textId="537D5154" w:rsidR="002D6CBE" w:rsidRDefault="002D6CBE" w:rsidP="002D6CBE">
      <w:r>
        <w:t xml:space="preserve">One optionality bit, x bits (16?) PER-hidden length indicator for number of octets. </w:t>
      </w:r>
      <w:r>
        <w:br/>
        <w:t>Used for “containers”</w:t>
      </w:r>
      <w:r>
        <w:br/>
      </w:r>
    </w:p>
    <w:p w14:paraId="0597BC6E" w14:textId="77777777" w:rsidR="002D6CBE" w:rsidRPr="0095250E" w:rsidRDefault="002D6CBE" w:rsidP="002D6CBE">
      <w:pPr>
        <w:pStyle w:val="PL"/>
      </w:pPr>
      <w:r w:rsidRPr="0095250E">
        <w:t xml:space="preserve">    supportedGapPattern-r16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(2))                   </w:t>
      </w:r>
      <w:r w:rsidRPr="0095250E">
        <w:rPr>
          <w:color w:val="993366"/>
        </w:rPr>
        <w:t>OPTIONAL</w:t>
      </w:r>
    </w:p>
    <w:p w14:paraId="292485C7" w14:textId="77777777" w:rsidR="002D6CBE" w:rsidRDefault="002D6CBE" w:rsidP="002D6CBE">
      <w:r>
        <w:t>One optionality bit, 2-bits bit string.</w:t>
      </w:r>
    </w:p>
    <w:p w14:paraId="792CF782" w14:textId="77777777" w:rsidR="002D6CBE" w:rsidRDefault="002D6CBE" w:rsidP="002D6CBE"/>
    <w:sectPr w:rsidR="002D6CBE" w:rsidSect="006141C4">
      <w:pgSz w:w="11906" w:h="16838" w:code="9"/>
      <w:pgMar w:top="1418" w:right="1134" w:bottom="1134" w:left="1134" w:header="601" w:footer="72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D26A8F" w14:textId="77777777" w:rsidR="00150C12" w:rsidRDefault="00150C12">
      <w:r>
        <w:separator/>
      </w:r>
    </w:p>
  </w:endnote>
  <w:endnote w:type="continuationSeparator" w:id="0">
    <w:p w14:paraId="17164DC6" w14:textId="77777777" w:rsidR="00150C12" w:rsidRDefault="00150C12">
      <w:r>
        <w:continuationSeparator/>
      </w:r>
    </w:p>
  </w:endnote>
  <w:endnote w:type="continuationNotice" w:id="1">
    <w:p w14:paraId="5206F0A3" w14:textId="77777777" w:rsidR="00150C12" w:rsidRDefault="00150C1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CAA6E0" w14:textId="77777777" w:rsidR="00150C12" w:rsidRDefault="00150C12">
      <w:r>
        <w:separator/>
      </w:r>
    </w:p>
  </w:footnote>
  <w:footnote w:type="continuationSeparator" w:id="0">
    <w:p w14:paraId="1EA040B9" w14:textId="77777777" w:rsidR="00150C12" w:rsidRDefault="00150C12">
      <w:r>
        <w:continuationSeparator/>
      </w:r>
    </w:p>
  </w:footnote>
  <w:footnote w:type="continuationNotice" w:id="1">
    <w:p w14:paraId="16210E08" w14:textId="77777777" w:rsidR="00150C12" w:rsidRDefault="00150C1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036D2746"/>
    <w:multiLevelType w:val="hybridMultilevel"/>
    <w:tmpl w:val="C32AB65E"/>
    <w:lvl w:ilvl="0" w:tplc="20000001">
      <w:start w:val="1"/>
      <w:numFmt w:val="bullet"/>
      <w:lvlText w:val=""/>
      <w:lvlJc w:val="left"/>
      <w:pPr>
        <w:ind w:left="0" w:hanging="360"/>
      </w:pPr>
      <w:rPr>
        <w:rFonts w:ascii="Symbol" w:hAnsi="Symbol" w:hint="default"/>
      </w:rPr>
    </w:lvl>
    <w:lvl w:ilvl="1" w:tplc="20000003">
      <w:start w:val="1"/>
      <w:numFmt w:val="bullet"/>
      <w:lvlText w:val="o"/>
      <w:lvlJc w:val="left"/>
      <w:pPr>
        <w:ind w:left="720" w:hanging="360"/>
      </w:pPr>
      <w:rPr>
        <w:rFonts w:ascii="Courier New" w:hAnsi="Courier New" w:cs="Courier New" w:hint="default"/>
      </w:rPr>
    </w:lvl>
    <w:lvl w:ilvl="2" w:tplc="20000005" w:tentative="1">
      <w:start w:val="1"/>
      <w:numFmt w:val="bullet"/>
      <w:lvlText w:val=""/>
      <w:lvlJc w:val="left"/>
      <w:pPr>
        <w:ind w:left="1440" w:hanging="360"/>
      </w:pPr>
      <w:rPr>
        <w:rFonts w:ascii="Wingdings" w:hAnsi="Wingdings" w:hint="default"/>
      </w:rPr>
    </w:lvl>
    <w:lvl w:ilvl="3" w:tplc="20000001" w:tentative="1">
      <w:start w:val="1"/>
      <w:numFmt w:val="bullet"/>
      <w:lvlText w:val=""/>
      <w:lvlJc w:val="left"/>
      <w:pPr>
        <w:ind w:left="2160" w:hanging="360"/>
      </w:pPr>
      <w:rPr>
        <w:rFonts w:ascii="Symbol" w:hAnsi="Symbol" w:hint="default"/>
      </w:rPr>
    </w:lvl>
    <w:lvl w:ilvl="4" w:tplc="20000003" w:tentative="1">
      <w:start w:val="1"/>
      <w:numFmt w:val="bullet"/>
      <w:lvlText w:val="o"/>
      <w:lvlJc w:val="left"/>
      <w:pPr>
        <w:ind w:left="2880" w:hanging="360"/>
      </w:pPr>
      <w:rPr>
        <w:rFonts w:ascii="Courier New" w:hAnsi="Courier New" w:cs="Courier New" w:hint="default"/>
      </w:rPr>
    </w:lvl>
    <w:lvl w:ilvl="5" w:tplc="20000005" w:tentative="1">
      <w:start w:val="1"/>
      <w:numFmt w:val="bullet"/>
      <w:lvlText w:val=""/>
      <w:lvlJc w:val="left"/>
      <w:pPr>
        <w:ind w:left="3600" w:hanging="360"/>
      </w:pPr>
      <w:rPr>
        <w:rFonts w:ascii="Wingdings" w:hAnsi="Wingdings" w:hint="default"/>
      </w:rPr>
    </w:lvl>
    <w:lvl w:ilvl="6" w:tplc="20000001" w:tentative="1">
      <w:start w:val="1"/>
      <w:numFmt w:val="bullet"/>
      <w:lvlText w:val=""/>
      <w:lvlJc w:val="left"/>
      <w:pPr>
        <w:ind w:left="4320" w:hanging="360"/>
      </w:pPr>
      <w:rPr>
        <w:rFonts w:ascii="Symbol" w:hAnsi="Symbol" w:hint="default"/>
      </w:rPr>
    </w:lvl>
    <w:lvl w:ilvl="7" w:tplc="20000003" w:tentative="1">
      <w:start w:val="1"/>
      <w:numFmt w:val="bullet"/>
      <w:lvlText w:val="o"/>
      <w:lvlJc w:val="left"/>
      <w:pPr>
        <w:ind w:left="5040" w:hanging="360"/>
      </w:pPr>
      <w:rPr>
        <w:rFonts w:ascii="Courier New" w:hAnsi="Courier New" w:cs="Courier New" w:hint="default"/>
      </w:rPr>
    </w:lvl>
    <w:lvl w:ilvl="8" w:tplc="20000005" w:tentative="1">
      <w:start w:val="1"/>
      <w:numFmt w:val="bullet"/>
      <w:lvlText w:val=""/>
      <w:lvlJc w:val="left"/>
      <w:pPr>
        <w:ind w:left="5760" w:hanging="360"/>
      </w:pPr>
      <w:rPr>
        <w:rFonts w:ascii="Wingdings" w:hAnsi="Wingdings" w:hint="default"/>
      </w:rPr>
    </w:lvl>
  </w:abstractNum>
  <w:abstractNum w:abstractNumId="3" w15:restartNumberingAfterBreak="0">
    <w:nsid w:val="04264C97"/>
    <w:multiLevelType w:val="hybridMultilevel"/>
    <w:tmpl w:val="9BCC838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73E08AC"/>
    <w:multiLevelType w:val="hybridMultilevel"/>
    <w:tmpl w:val="14709348"/>
    <w:lvl w:ilvl="0" w:tplc="2000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07F5705D"/>
    <w:multiLevelType w:val="hybridMultilevel"/>
    <w:tmpl w:val="4820782C"/>
    <w:lvl w:ilvl="0" w:tplc="1D78EF06">
      <w:start w:val="6"/>
      <w:numFmt w:val="bullet"/>
      <w:lvlText w:val="-"/>
      <w:lvlJc w:val="left"/>
      <w:pPr>
        <w:ind w:left="720" w:hanging="360"/>
      </w:pPr>
      <w:rPr>
        <w:rFonts w:ascii="Calibri" w:eastAsiaTheme="minorHAns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C1C35F2"/>
    <w:multiLevelType w:val="hybridMultilevel"/>
    <w:tmpl w:val="7F66D444"/>
    <w:lvl w:ilvl="0" w:tplc="F3A6BD56">
      <w:start w:val="1"/>
      <w:numFmt w:val="decimal"/>
      <w:lvlText w:val="%1)"/>
      <w:lvlJc w:val="left"/>
      <w:pPr>
        <w:ind w:left="360" w:hanging="360"/>
      </w:pPr>
      <w:rPr>
        <w:b w:val="0"/>
        <w:bCs w:val="0"/>
        <w:sz w:val="20"/>
        <w:szCs w:val="2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6044982"/>
    <w:multiLevelType w:val="hybridMultilevel"/>
    <w:tmpl w:val="CDD4BAEA"/>
    <w:lvl w:ilvl="0" w:tplc="FD0C5906">
      <w:start w:val="2"/>
      <w:numFmt w:val="bullet"/>
      <w:lvlText w:val="-"/>
      <w:lvlJc w:val="left"/>
      <w:pPr>
        <w:ind w:left="720" w:hanging="360"/>
      </w:pPr>
      <w:rPr>
        <w:rFonts w:ascii="Arial" w:eastAsia="SimSu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1476974"/>
    <w:multiLevelType w:val="hybridMultilevel"/>
    <w:tmpl w:val="A290D61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221A675B"/>
    <w:multiLevelType w:val="hybridMultilevel"/>
    <w:tmpl w:val="C28C001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2AC749DA"/>
    <w:multiLevelType w:val="hybridMultilevel"/>
    <w:tmpl w:val="DC1EE94A"/>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2C474A7A"/>
    <w:multiLevelType w:val="hybridMultilevel"/>
    <w:tmpl w:val="70D0801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BFC20B1A">
      <w:numFmt w:val="bullet"/>
      <w:lvlText w:val="•"/>
      <w:lvlJc w:val="left"/>
      <w:pPr>
        <w:ind w:left="2370" w:hanging="570"/>
      </w:pPr>
      <w:rPr>
        <w:rFonts w:ascii="Times New Roman" w:eastAsia="SimSun" w:hAnsi="Times New Roman" w:cs="Times New Roman"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2E361B2F"/>
    <w:multiLevelType w:val="hybridMultilevel"/>
    <w:tmpl w:val="30326E8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2EC041BC"/>
    <w:multiLevelType w:val="multilevel"/>
    <w:tmpl w:val="9CA4C1A6"/>
    <w:lvl w:ilvl="0">
      <w:start w:val="1"/>
      <w:numFmt w:val="decimal"/>
      <w:lvlText w:val="%1."/>
      <w:lvlJc w:val="left"/>
      <w:pPr>
        <w:ind w:left="720" w:hanging="360"/>
      </w:pPr>
    </w:lvl>
    <w:lvl w:ilvl="1">
      <w:start w:val="8"/>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AA46647"/>
    <w:multiLevelType w:val="hybridMultilevel"/>
    <w:tmpl w:val="03506672"/>
    <w:lvl w:ilvl="0" w:tplc="CBCAB02E">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09F5A55"/>
    <w:multiLevelType w:val="hybridMultilevel"/>
    <w:tmpl w:val="59B295F8"/>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0" w15:restartNumberingAfterBreak="0">
    <w:nsid w:val="41842F11"/>
    <w:multiLevelType w:val="hybridMultilevel"/>
    <w:tmpl w:val="D550122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454E7430"/>
    <w:multiLevelType w:val="hybridMultilevel"/>
    <w:tmpl w:val="2804AFC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47C512B7"/>
    <w:multiLevelType w:val="multilevel"/>
    <w:tmpl w:val="4DAC4F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4"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D4E7ABA"/>
    <w:multiLevelType w:val="hybridMultilevel"/>
    <w:tmpl w:val="15A82062"/>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7" w15:restartNumberingAfterBreak="0">
    <w:nsid w:val="4F04016A"/>
    <w:multiLevelType w:val="hybridMultilevel"/>
    <w:tmpl w:val="D272161A"/>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8" w15:restartNumberingAfterBreak="0">
    <w:nsid w:val="506B5B19"/>
    <w:multiLevelType w:val="hybridMultilevel"/>
    <w:tmpl w:val="1F3A4CE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360" w:hanging="360"/>
      </w:pPr>
      <w:rPr>
        <w:rFonts w:ascii="Courier New" w:hAnsi="Courier New" w:cs="Courier New" w:hint="default"/>
      </w:rPr>
    </w:lvl>
    <w:lvl w:ilvl="2" w:tplc="08090005">
      <w:start w:val="1"/>
      <w:numFmt w:val="bullet"/>
      <w:lvlText w:val=""/>
      <w:lvlJc w:val="left"/>
      <w:pPr>
        <w:ind w:left="1080" w:hanging="360"/>
      </w:pPr>
      <w:rPr>
        <w:rFonts w:ascii="Wingdings" w:hAnsi="Wingdings" w:hint="default"/>
      </w:rPr>
    </w:lvl>
    <w:lvl w:ilvl="3" w:tplc="08090001" w:tentative="1">
      <w:start w:val="1"/>
      <w:numFmt w:val="bullet"/>
      <w:lvlText w:val=""/>
      <w:lvlJc w:val="left"/>
      <w:pPr>
        <w:ind w:left="1800" w:hanging="360"/>
      </w:pPr>
      <w:rPr>
        <w:rFonts w:ascii="Symbol" w:hAnsi="Symbol" w:hint="default"/>
      </w:rPr>
    </w:lvl>
    <w:lvl w:ilvl="4" w:tplc="08090003" w:tentative="1">
      <w:start w:val="1"/>
      <w:numFmt w:val="bullet"/>
      <w:lvlText w:val="o"/>
      <w:lvlJc w:val="left"/>
      <w:pPr>
        <w:ind w:left="2520" w:hanging="360"/>
      </w:pPr>
      <w:rPr>
        <w:rFonts w:ascii="Courier New" w:hAnsi="Courier New" w:cs="Courier New" w:hint="default"/>
      </w:rPr>
    </w:lvl>
    <w:lvl w:ilvl="5" w:tplc="08090005" w:tentative="1">
      <w:start w:val="1"/>
      <w:numFmt w:val="bullet"/>
      <w:lvlText w:val=""/>
      <w:lvlJc w:val="left"/>
      <w:pPr>
        <w:ind w:left="3240" w:hanging="360"/>
      </w:pPr>
      <w:rPr>
        <w:rFonts w:ascii="Wingdings" w:hAnsi="Wingdings" w:hint="default"/>
      </w:rPr>
    </w:lvl>
    <w:lvl w:ilvl="6" w:tplc="08090001" w:tentative="1">
      <w:start w:val="1"/>
      <w:numFmt w:val="bullet"/>
      <w:lvlText w:val=""/>
      <w:lvlJc w:val="left"/>
      <w:pPr>
        <w:ind w:left="3960" w:hanging="360"/>
      </w:pPr>
      <w:rPr>
        <w:rFonts w:ascii="Symbol" w:hAnsi="Symbol" w:hint="default"/>
      </w:rPr>
    </w:lvl>
    <w:lvl w:ilvl="7" w:tplc="08090003" w:tentative="1">
      <w:start w:val="1"/>
      <w:numFmt w:val="bullet"/>
      <w:lvlText w:val="o"/>
      <w:lvlJc w:val="left"/>
      <w:pPr>
        <w:ind w:left="4680" w:hanging="360"/>
      </w:pPr>
      <w:rPr>
        <w:rFonts w:ascii="Courier New" w:hAnsi="Courier New" w:cs="Courier New" w:hint="default"/>
      </w:rPr>
    </w:lvl>
    <w:lvl w:ilvl="8" w:tplc="08090005" w:tentative="1">
      <w:start w:val="1"/>
      <w:numFmt w:val="bullet"/>
      <w:lvlText w:val=""/>
      <w:lvlJc w:val="left"/>
      <w:pPr>
        <w:ind w:left="5400" w:hanging="360"/>
      </w:pPr>
      <w:rPr>
        <w:rFonts w:ascii="Wingdings" w:hAnsi="Wingdings" w:hint="default"/>
      </w:rPr>
    </w:lvl>
  </w:abstractNum>
  <w:abstractNum w:abstractNumId="29" w15:restartNumberingAfterBreak="0">
    <w:nsid w:val="509F26C1"/>
    <w:multiLevelType w:val="hybridMultilevel"/>
    <w:tmpl w:val="E8D621F4"/>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0" w15:restartNumberingAfterBreak="0">
    <w:nsid w:val="5101505E"/>
    <w:multiLevelType w:val="hybridMultilevel"/>
    <w:tmpl w:val="6C28A41A"/>
    <w:lvl w:ilvl="0" w:tplc="901E4CC4">
      <w:start w:val="1"/>
      <w:numFmt w:val="decimal"/>
      <w:pStyle w:val="Observation"/>
      <w:lvlText w:val="Observation %1"/>
      <w:lvlJc w:val="left"/>
      <w:pPr>
        <w:ind w:left="432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3301B91"/>
    <w:multiLevelType w:val="hybridMultilevel"/>
    <w:tmpl w:val="6A8C154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54521203"/>
    <w:multiLevelType w:val="hybridMultilevel"/>
    <w:tmpl w:val="AF7CAADC"/>
    <w:lvl w:ilvl="0" w:tplc="23223BD4">
      <w:start w:val="6"/>
      <w:numFmt w:val="bullet"/>
      <w:lvlText w:val="-"/>
      <w:lvlJc w:val="left"/>
      <w:pPr>
        <w:ind w:left="720" w:hanging="360"/>
      </w:pPr>
      <w:rPr>
        <w:rFonts w:ascii="Calibri" w:eastAsiaTheme="minorHAns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6182A5E"/>
    <w:multiLevelType w:val="hybridMultilevel"/>
    <w:tmpl w:val="29ECC97E"/>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5" w15:restartNumberingAfterBreak="0">
    <w:nsid w:val="576039DD"/>
    <w:multiLevelType w:val="hybridMultilevel"/>
    <w:tmpl w:val="255CAAF6"/>
    <w:lvl w:ilvl="0" w:tplc="2000000F">
      <w:start w:val="1"/>
      <w:numFmt w:val="decimal"/>
      <w:lvlText w:val="%1."/>
      <w:lvlJc w:val="left"/>
      <w:pPr>
        <w:ind w:left="720" w:hanging="360"/>
      </w:pPr>
    </w:lvl>
    <w:lvl w:ilvl="1" w:tplc="17C8B408">
      <w:numFmt w:val="bullet"/>
      <w:lvlText w:val="-"/>
      <w:lvlJc w:val="left"/>
      <w:pPr>
        <w:ind w:left="1440" w:hanging="360"/>
      </w:pPr>
      <w:rPr>
        <w:rFonts w:ascii="Times New Roman" w:eastAsia="SimSun" w:hAnsi="Times New Roman" w:cs="Times New Roman" w:hint="default"/>
      </w:r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6" w15:restartNumberingAfterBreak="0">
    <w:nsid w:val="5B505E1A"/>
    <w:multiLevelType w:val="hybridMultilevel"/>
    <w:tmpl w:val="A47EE73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8" w15:restartNumberingAfterBreak="0">
    <w:nsid w:val="62581923"/>
    <w:multiLevelType w:val="hybridMultilevel"/>
    <w:tmpl w:val="A1D86B26"/>
    <w:lvl w:ilvl="0" w:tplc="2000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6BF15857"/>
    <w:multiLevelType w:val="hybridMultilevel"/>
    <w:tmpl w:val="385CAA70"/>
    <w:lvl w:ilvl="0" w:tplc="2000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6CB1018C"/>
    <w:multiLevelType w:val="hybridMultilevel"/>
    <w:tmpl w:val="7F92A664"/>
    <w:lvl w:ilvl="0" w:tplc="018CB8C2">
      <w:start w:val="11"/>
      <w:numFmt w:val="bullet"/>
      <w:lvlText w:val=""/>
      <w:lvlJc w:val="left"/>
      <w:pPr>
        <w:ind w:left="720" w:hanging="360"/>
      </w:pPr>
      <w:rPr>
        <w:rFonts w:ascii="Wingdings" w:eastAsia="Batang"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2"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43" w15:restartNumberingAfterBreak="0">
    <w:nsid w:val="742D2C9E"/>
    <w:multiLevelType w:val="hybridMultilevel"/>
    <w:tmpl w:val="BEDEE5D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5" w15:restartNumberingAfterBreak="0">
    <w:nsid w:val="7A5F4FEC"/>
    <w:multiLevelType w:val="hybridMultilevel"/>
    <w:tmpl w:val="29ECC97E"/>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15:restartNumberingAfterBreak="0">
    <w:nsid w:val="7AAC78FE"/>
    <w:multiLevelType w:val="hybridMultilevel"/>
    <w:tmpl w:val="BCB4D772"/>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7" w15:restartNumberingAfterBreak="0">
    <w:nsid w:val="7E6707AC"/>
    <w:multiLevelType w:val="hybridMultilevel"/>
    <w:tmpl w:val="F056C21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243642115">
    <w:abstractNumId w:val="25"/>
  </w:num>
  <w:num w:numId="2" w16cid:durableId="1582178288">
    <w:abstractNumId w:val="18"/>
  </w:num>
  <w:num w:numId="3" w16cid:durableId="227618351">
    <w:abstractNumId w:val="0"/>
  </w:num>
  <w:num w:numId="4" w16cid:durableId="1005740707">
    <w:abstractNumId w:val="30"/>
  </w:num>
  <w:num w:numId="5" w16cid:durableId="1706563250">
    <w:abstractNumId w:val="31"/>
  </w:num>
  <w:num w:numId="6" w16cid:durableId="1834904605">
    <w:abstractNumId w:val="37"/>
  </w:num>
  <w:num w:numId="7" w16cid:durableId="496388474">
    <w:abstractNumId w:val="9"/>
  </w:num>
  <w:num w:numId="8" w16cid:durableId="676927514">
    <w:abstractNumId w:val="12"/>
  </w:num>
  <w:num w:numId="9" w16cid:durableId="1265191735">
    <w:abstractNumId w:val="7"/>
  </w:num>
  <w:num w:numId="10" w16cid:durableId="2126347897">
    <w:abstractNumId w:val="44"/>
  </w:num>
  <w:num w:numId="11" w16cid:durableId="221908905">
    <w:abstractNumId w:val="17"/>
  </w:num>
  <w:num w:numId="12" w16cid:durableId="1384676819">
    <w:abstractNumId w:val="41"/>
  </w:num>
  <w:num w:numId="13" w16cid:durableId="2086174704">
    <w:abstractNumId w:val="42"/>
  </w:num>
  <w:num w:numId="14" w16cid:durableId="975915373">
    <w:abstractNumId w:val="24"/>
  </w:num>
  <w:num w:numId="15" w16cid:durableId="1725979135">
    <w:abstractNumId w:val="28"/>
  </w:num>
  <w:num w:numId="16" w16cid:durableId="1448622077">
    <w:abstractNumId w:val="6"/>
  </w:num>
  <w:num w:numId="17" w16cid:durableId="805928705">
    <w:abstractNumId w:val="16"/>
  </w:num>
  <w:num w:numId="18" w16cid:durableId="1931160549">
    <w:abstractNumId w:val="22"/>
  </w:num>
  <w:num w:numId="19" w16cid:durableId="1743603048">
    <w:abstractNumId w:val="23"/>
  </w:num>
  <w:num w:numId="20" w16cid:durableId="187371478">
    <w:abstractNumId w:val="1"/>
  </w:num>
  <w:num w:numId="21" w16cid:durableId="393433313">
    <w:abstractNumId w:val="8"/>
  </w:num>
  <w:num w:numId="22" w16cid:durableId="527377783">
    <w:abstractNumId w:val="40"/>
  </w:num>
  <w:num w:numId="23" w16cid:durableId="2125035329">
    <w:abstractNumId w:val="20"/>
  </w:num>
  <w:num w:numId="24" w16cid:durableId="525368087">
    <w:abstractNumId w:val="43"/>
  </w:num>
  <w:num w:numId="25" w16cid:durableId="440343357">
    <w:abstractNumId w:val="10"/>
  </w:num>
  <w:num w:numId="26" w16cid:durableId="762578883">
    <w:abstractNumId w:val="3"/>
  </w:num>
  <w:num w:numId="27" w16cid:durableId="1444494549">
    <w:abstractNumId w:val="5"/>
  </w:num>
  <w:num w:numId="28" w16cid:durableId="1618833286">
    <w:abstractNumId w:val="15"/>
  </w:num>
  <w:num w:numId="29" w16cid:durableId="223609637">
    <w:abstractNumId w:val="36"/>
  </w:num>
  <w:num w:numId="30" w16cid:durableId="1023940903">
    <w:abstractNumId w:val="11"/>
  </w:num>
  <w:num w:numId="31" w16cid:durableId="601838045">
    <w:abstractNumId w:val="32"/>
  </w:num>
  <w:num w:numId="32" w16cid:durableId="1021973214">
    <w:abstractNumId w:val="2"/>
  </w:num>
  <w:num w:numId="33" w16cid:durableId="1931085552">
    <w:abstractNumId w:val="21"/>
  </w:num>
  <w:num w:numId="34" w16cid:durableId="706418655">
    <w:abstractNumId w:val="47"/>
  </w:num>
  <w:num w:numId="35" w16cid:durableId="1955165046">
    <w:abstractNumId w:val="33"/>
  </w:num>
  <w:num w:numId="36" w16cid:durableId="2094235146">
    <w:abstractNumId w:val="14"/>
  </w:num>
  <w:num w:numId="37" w16cid:durableId="1343586085">
    <w:abstractNumId w:val="46"/>
  </w:num>
  <w:num w:numId="38" w16cid:durableId="1241986498">
    <w:abstractNumId w:val="39"/>
  </w:num>
  <w:num w:numId="39" w16cid:durableId="561067390">
    <w:abstractNumId w:val="34"/>
  </w:num>
  <w:num w:numId="40" w16cid:durableId="2134208088">
    <w:abstractNumId w:val="38"/>
  </w:num>
  <w:num w:numId="41" w16cid:durableId="628046982">
    <w:abstractNumId w:val="13"/>
  </w:num>
  <w:num w:numId="42" w16cid:durableId="1268539373">
    <w:abstractNumId w:val="26"/>
  </w:num>
  <w:num w:numId="43" w16cid:durableId="812524147">
    <w:abstractNumId w:val="29"/>
  </w:num>
  <w:num w:numId="44" w16cid:durableId="1871451332">
    <w:abstractNumId w:val="35"/>
  </w:num>
  <w:num w:numId="45" w16cid:durableId="1206142811">
    <w:abstractNumId w:val="19"/>
  </w:num>
  <w:num w:numId="46" w16cid:durableId="652755490">
    <w:abstractNumId w:val="27"/>
  </w:num>
  <w:num w:numId="47" w16cid:durableId="1340694637">
    <w:abstractNumId w:val="4"/>
  </w:num>
  <w:num w:numId="48" w16cid:durableId="1555192468">
    <w:abstractNumId w:val="45"/>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8"/>
  <w:printFractionalCharacterWidth/>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014A"/>
    <w:rsid w:val="00000346"/>
    <w:rsid w:val="00000582"/>
    <w:rsid w:val="000006E1"/>
    <w:rsid w:val="00000941"/>
    <w:rsid w:val="00000B61"/>
    <w:rsid w:val="00000FD2"/>
    <w:rsid w:val="000011AD"/>
    <w:rsid w:val="0000150C"/>
    <w:rsid w:val="00001D18"/>
    <w:rsid w:val="00001ED0"/>
    <w:rsid w:val="0000267D"/>
    <w:rsid w:val="00002A37"/>
    <w:rsid w:val="00003808"/>
    <w:rsid w:val="00003F7C"/>
    <w:rsid w:val="000048C8"/>
    <w:rsid w:val="00004DB0"/>
    <w:rsid w:val="0000564C"/>
    <w:rsid w:val="00005F5A"/>
    <w:rsid w:val="0000616D"/>
    <w:rsid w:val="00006446"/>
    <w:rsid w:val="00006521"/>
    <w:rsid w:val="000065E3"/>
    <w:rsid w:val="0000674A"/>
    <w:rsid w:val="00006896"/>
    <w:rsid w:val="00006D11"/>
    <w:rsid w:val="00007137"/>
    <w:rsid w:val="00007A53"/>
    <w:rsid w:val="00007CDC"/>
    <w:rsid w:val="00007EE3"/>
    <w:rsid w:val="00007F2C"/>
    <w:rsid w:val="00010178"/>
    <w:rsid w:val="000102C4"/>
    <w:rsid w:val="00010372"/>
    <w:rsid w:val="000114E2"/>
    <w:rsid w:val="00011B28"/>
    <w:rsid w:val="0001223B"/>
    <w:rsid w:val="00012CFF"/>
    <w:rsid w:val="00012D01"/>
    <w:rsid w:val="00012EF8"/>
    <w:rsid w:val="00012FB7"/>
    <w:rsid w:val="0001344F"/>
    <w:rsid w:val="000139F9"/>
    <w:rsid w:val="00013E2F"/>
    <w:rsid w:val="0001451E"/>
    <w:rsid w:val="00015616"/>
    <w:rsid w:val="00015694"/>
    <w:rsid w:val="00015D15"/>
    <w:rsid w:val="00016B9A"/>
    <w:rsid w:val="00017947"/>
    <w:rsid w:val="00017B79"/>
    <w:rsid w:val="00017D74"/>
    <w:rsid w:val="000200E9"/>
    <w:rsid w:val="00020111"/>
    <w:rsid w:val="000204A0"/>
    <w:rsid w:val="000204A4"/>
    <w:rsid w:val="00020FC0"/>
    <w:rsid w:val="000211B2"/>
    <w:rsid w:val="00021B5A"/>
    <w:rsid w:val="0002201C"/>
    <w:rsid w:val="00022FF1"/>
    <w:rsid w:val="000235C9"/>
    <w:rsid w:val="00023CC5"/>
    <w:rsid w:val="00024DCB"/>
    <w:rsid w:val="00024F5B"/>
    <w:rsid w:val="000253D1"/>
    <w:rsid w:val="00025581"/>
    <w:rsid w:val="0002564D"/>
    <w:rsid w:val="00025781"/>
    <w:rsid w:val="000257E8"/>
    <w:rsid w:val="00025BF1"/>
    <w:rsid w:val="00025D8E"/>
    <w:rsid w:val="00025ECA"/>
    <w:rsid w:val="00025F8C"/>
    <w:rsid w:val="000262E8"/>
    <w:rsid w:val="00026364"/>
    <w:rsid w:val="00026ABC"/>
    <w:rsid w:val="000270AF"/>
    <w:rsid w:val="00027194"/>
    <w:rsid w:val="0002786A"/>
    <w:rsid w:val="000278E5"/>
    <w:rsid w:val="00027B9A"/>
    <w:rsid w:val="00030186"/>
    <w:rsid w:val="00031964"/>
    <w:rsid w:val="000325B8"/>
    <w:rsid w:val="00032914"/>
    <w:rsid w:val="00032BCB"/>
    <w:rsid w:val="000331D2"/>
    <w:rsid w:val="0003375A"/>
    <w:rsid w:val="000337A3"/>
    <w:rsid w:val="00033B93"/>
    <w:rsid w:val="00034496"/>
    <w:rsid w:val="0003464B"/>
    <w:rsid w:val="00034B67"/>
    <w:rsid w:val="00034C15"/>
    <w:rsid w:val="00034CF3"/>
    <w:rsid w:val="0003569E"/>
    <w:rsid w:val="000357E4"/>
    <w:rsid w:val="00035815"/>
    <w:rsid w:val="00035A1A"/>
    <w:rsid w:val="00036238"/>
    <w:rsid w:val="00036323"/>
    <w:rsid w:val="0003642B"/>
    <w:rsid w:val="00036725"/>
    <w:rsid w:val="00036BA1"/>
    <w:rsid w:val="0003734E"/>
    <w:rsid w:val="00037C2D"/>
    <w:rsid w:val="00040683"/>
    <w:rsid w:val="000413F1"/>
    <w:rsid w:val="000422E2"/>
    <w:rsid w:val="00042F22"/>
    <w:rsid w:val="00043970"/>
    <w:rsid w:val="00043E64"/>
    <w:rsid w:val="00044055"/>
    <w:rsid w:val="000444EF"/>
    <w:rsid w:val="00045193"/>
    <w:rsid w:val="000455BE"/>
    <w:rsid w:val="00045DE1"/>
    <w:rsid w:val="00045F22"/>
    <w:rsid w:val="00046316"/>
    <w:rsid w:val="00047262"/>
    <w:rsid w:val="00047561"/>
    <w:rsid w:val="00047E85"/>
    <w:rsid w:val="00047EF6"/>
    <w:rsid w:val="00050A87"/>
    <w:rsid w:val="00051075"/>
    <w:rsid w:val="000515DE"/>
    <w:rsid w:val="00051C98"/>
    <w:rsid w:val="00051D7D"/>
    <w:rsid w:val="00052A07"/>
    <w:rsid w:val="00053483"/>
    <w:rsid w:val="000534E3"/>
    <w:rsid w:val="00053500"/>
    <w:rsid w:val="00053566"/>
    <w:rsid w:val="000537B8"/>
    <w:rsid w:val="000538AE"/>
    <w:rsid w:val="000545A4"/>
    <w:rsid w:val="00054F69"/>
    <w:rsid w:val="00055078"/>
    <w:rsid w:val="000557B5"/>
    <w:rsid w:val="00055EA0"/>
    <w:rsid w:val="0005606A"/>
    <w:rsid w:val="00057053"/>
    <w:rsid w:val="00057117"/>
    <w:rsid w:val="000571CE"/>
    <w:rsid w:val="0005725B"/>
    <w:rsid w:val="00057AEE"/>
    <w:rsid w:val="000600EB"/>
    <w:rsid w:val="000604B6"/>
    <w:rsid w:val="000609EA"/>
    <w:rsid w:val="00060BEF"/>
    <w:rsid w:val="00060D82"/>
    <w:rsid w:val="00060EF0"/>
    <w:rsid w:val="00061306"/>
    <w:rsid w:val="000616E7"/>
    <w:rsid w:val="00061AC0"/>
    <w:rsid w:val="00062D61"/>
    <w:rsid w:val="0006314A"/>
    <w:rsid w:val="00063B1D"/>
    <w:rsid w:val="00063F4C"/>
    <w:rsid w:val="000642A4"/>
    <w:rsid w:val="00064789"/>
    <w:rsid w:val="0006487E"/>
    <w:rsid w:val="00064934"/>
    <w:rsid w:val="00064B6E"/>
    <w:rsid w:val="00065930"/>
    <w:rsid w:val="00065E1A"/>
    <w:rsid w:val="000669F9"/>
    <w:rsid w:val="00067004"/>
    <w:rsid w:val="0006712F"/>
    <w:rsid w:val="00067148"/>
    <w:rsid w:val="0006736D"/>
    <w:rsid w:val="000677F7"/>
    <w:rsid w:val="000703D4"/>
    <w:rsid w:val="0007073A"/>
    <w:rsid w:val="00070E19"/>
    <w:rsid w:val="00071026"/>
    <w:rsid w:val="000715E4"/>
    <w:rsid w:val="00071962"/>
    <w:rsid w:val="00072AC6"/>
    <w:rsid w:val="00073457"/>
    <w:rsid w:val="0007345A"/>
    <w:rsid w:val="000735EF"/>
    <w:rsid w:val="0007439C"/>
    <w:rsid w:val="00074A79"/>
    <w:rsid w:val="00074D00"/>
    <w:rsid w:val="00075897"/>
    <w:rsid w:val="00076F01"/>
    <w:rsid w:val="00076FFA"/>
    <w:rsid w:val="000777C9"/>
    <w:rsid w:val="00077E5F"/>
    <w:rsid w:val="0008036A"/>
    <w:rsid w:val="000806F3"/>
    <w:rsid w:val="000809F0"/>
    <w:rsid w:val="00080D20"/>
    <w:rsid w:val="0008116C"/>
    <w:rsid w:val="000818D1"/>
    <w:rsid w:val="000819E8"/>
    <w:rsid w:val="00081AE6"/>
    <w:rsid w:val="00081CC8"/>
    <w:rsid w:val="000829CF"/>
    <w:rsid w:val="00082F65"/>
    <w:rsid w:val="00083410"/>
    <w:rsid w:val="00083754"/>
    <w:rsid w:val="00083D03"/>
    <w:rsid w:val="000840C9"/>
    <w:rsid w:val="0008429D"/>
    <w:rsid w:val="00084861"/>
    <w:rsid w:val="00084F5A"/>
    <w:rsid w:val="00084FA1"/>
    <w:rsid w:val="00084FBF"/>
    <w:rsid w:val="00085164"/>
    <w:rsid w:val="00085488"/>
    <w:rsid w:val="000855EB"/>
    <w:rsid w:val="0008571A"/>
    <w:rsid w:val="00085B52"/>
    <w:rsid w:val="00085BA8"/>
    <w:rsid w:val="0008646E"/>
    <w:rsid w:val="000866F2"/>
    <w:rsid w:val="00086DFD"/>
    <w:rsid w:val="00086E55"/>
    <w:rsid w:val="00087747"/>
    <w:rsid w:val="000877C9"/>
    <w:rsid w:val="0008788F"/>
    <w:rsid w:val="00087EFB"/>
    <w:rsid w:val="0009009F"/>
    <w:rsid w:val="0009058C"/>
    <w:rsid w:val="00091516"/>
    <w:rsid w:val="00091557"/>
    <w:rsid w:val="00091B2D"/>
    <w:rsid w:val="00091DA1"/>
    <w:rsid w:val="00092175"/>
    <w:rsid w:val="00092194"/>
    <w:rsid w:val="000924C1"/>
    <w:rsid w:val="000924F0"/>
    <w:rsid w:val="00093176"/>
    <w:rsid w:val="00093474"/>
    <w:rsid w:val="000934B2"/>
    <w:rsid w:val="00094964"/>
    <w:rsid w:val="0009510F"/>
    <w:rsid w:val="000955E1"/>
    <w:rsid w:val="000956F0"/>
    <w:rsid w:val="000958DC"/>
    <w:rsid w:val="00095E47"/>
    <w:rsid w:val="000965EF"/>
    <w:rsid w:val="00096818"/>
    <w:rsid w:val="000969FE"/>
    <w:rsid w:val="00097093"/>
    <w:rsid w:val="00097C74"/>
    <w:rsid w:val="00097F24"/>
    <w:rsid w:val="000A041D"/>
    <w:rsid w:val="000A09AC"/>
    <w:rsid w:val="000A0B9A"/>
    <w:rsid w:val="000A0DB1"/>
    <w:rsid w:val="000A19B1"/>
    <w:rsid w:val="000A1A6E"/>
    <w:rsid w:val="000A1B7B"/>
    <w:rsid w:val="000A1DE2"/>
    <w:rsid w:val="000A1E53"/>
    <w:rsid w:val="000A2601"/>
    <w:rsid w:val="000A2AA5"/>
    <w:rsid w:val="000A2D54"/>
    <w:rsid w:val="000A3171"/>
    <w:rsid w:val="000A32C4"/>
    <w:rsid w:val="000A3FE0"/>
    <w:rsid w:val="000A420E"/>
    <w:rsid w:val="000A4241"/>
    <w:rsid w:val="000A4343"/>
    <w:rsid w:val="000A451B"/>
    <w:rsid w:val="000A4C70"/>
    <w:rsid w:val="000A4D19"/>
    <w:rsid w:val="000A4D5A"/>
    <w:rsid w:val="000A56F2"/>
    <w:rsid w:val="000A604E"/>
    <w:rsid w:val="000A6256"/>
    <w:rsid w:val="000A78B7"/>
    <w:rsid w:val="000A7969"/>
    <w:rsid w:val="000A7EA8"/>
    <w:rsid w:val="000B00BE"/>
    <w:rsid w:val="000B06D0"/>
    <w:rsid w:val="000B1DBB"/>
    <w:rsid w:val="000B1EBF"/>
    <w:rsid w:val="000B1F8F"/>
    <w:rsid w:val="000B2141"/>
    <w:rsid w:val="000B23BF"/>
    <w:rsid w:val="000B2719"/>
    <w:rsid w:val="000B36F8"/>
    <w:rsid w:val="000B37E0"/>
    <w:rsid w:val="000B3A8F"/>
    <w:rsid w:val="000B41A3"/>
    <w:rsid w:val="000B44DA"/>
    <w:rsid w:val="000B482C"/>
    <w:rsid w:val="000B498E"/>
    <w:rsid w:val="000B4990"/>
    <w:rsid w:val="000B4AB9"/>
    <w:rsid w:val="000B523E"/>
    <w:rsid w:val="000B560E"/>
    <w:rsid w:val="000B58C3"/>
    <w:rsid w:val="000B59B3"/>
    <w:rsid w:val="000B61E9"/>
    <w:rsid w:val="000B651E"/>
    <w:rsid w:val="000B6679"/>
    <w:rsid w:val="000B66DC"/>
    <w:rsid w:val="000B6709"/>
    <w:rsid w:val="000B694A"/>
    <w:rsid w:val="000B6A5B"/>
    <w:rsid w:val="000B6B1C"/>
    <w:rsid w:val="000B6E3B"/>
    <w:rsid w:val="000B7680"/>
    <w:rsid w:val="000B7B1F"/>
    <w:rsid w:val="000B7F2D"/>
    <w:rsid w:val="000B7FBA"/>
    <w:rsid w:val="000B7FED"/>
    <w:rsid w:val="000C00A4"/>
    <w:rsid w:val="000C06B8"/>
    <w:rsid w:val="000C111E"/>
    <w:rsid w:val="000C165A"/>
    <w:rsid w:val="000C18AC"/>
    <w:rsid w:val="000C2B90"/>
    <w:rsid w:val="000C2E19"/>
    <w:rsid w:val="000C3424"/>
    <w:rsid w:val="000C3668"/>
    <w:rsid w:val="000C3B25"/>
    <w:rsid w:val="000C3C4D"/>
    <w:rsid w:val="000C4705"/>
    <w:rsid w:val="000C4977"/>
    <w:rsid w:val="000C4F65"/>
    <w:rsid w:val="000C4F6E"/>
    <w:rsid w:val="000C4FE7"/>
    <w:rsid w:val="000C5302"/>
    <w:rsid w:val="000C5626"/>
    <w:rsid w:val="000C5D5B"/>
    <w:rsid w:val="000C63DE"/>
    <w:rsid w:val="000C6707"/>
    <w:rsid w:val="000C6DCD"/>
    <w:rsid w:val="000C715F"/>
    <w:rsid w:val="000C7763"/>
    <w:rsid w:val="000D0B5B"/>
    <w:rsid w:val="000D0D07"/>
    <w:rsid w:val="000D14B7"/>
    <w:rsid w:val="000D14BF"/>
    <w:rsid w:val="000D1CC8"/>
    <w:rsid w:val="000D278F"/>
    <w:rsid w:val="000D3052"/>
    <w:rsid w:val="000D3AE1"/>
    <w:rsid w:val="000D3AE4"/>
    <w:rsid w:val="000D3FD3"/>
    <w:rsid w:val="000D4009"/>
    <w:rsid w:val="000D4184"/>
    <w:rsid w:val="000D456E"/>
    <w:rsid w:val="000D46E7"/>
    <w:rsid w:val="000D4797"/>
    <w:rsid w:val="000D4A0D"/>
    <w:rsid w:val="000D53BA"/>
    <w:rsid w:val="000D5BEB"/>
    <w:rsid w:val="000D6264"/>
    <w:rsid w:val="000D6474"/>
    <w:rsid w:val="000D7229"/>
    <w:rsid w:val="000D7418"/>
    <w:rsid w:val="000E0193"/>
    <w:rsid w:val="000E0527"/>
    <w:rsid w:val="000E0DC3"/>
    <w:rsid w:val="000E1B1C"/>
    <w:rsid w:val="000E1E92"/>
    <w:rsid w:val="000E2577"/>
    <w:rsid w:val="000E2644"/>
    <w:rsid w:val="000E2AFB"/>
    <w:rsid w:val="000E31D0"/>
    <w:rsid w:val="000E3F49"/>
    <w:rsid w:val="000E438E"/>
    <w:rsid w:val="000E4496"/>
    <w:rsid w:val="000E451B"/>
    <w:rsid w:val="000E454F"/>
    <w:rsid w:val="000E4D8E"/>
    <w:rsid w:val="000E4F42"/>
    <w:rsid w:val="000E51A8"/>
    <w:rsid w:val="000E5D48"/>
    <w:rsid w:val="000E5F55"/>
    <w:rsid w:val="000E6584"/>
    <w:rsid w:val="000E6BEC"/>
    <w:rsid w:val="000E76DD"/>
    <w:rsid w:val="000E7A8F"/>
    <w:rsid w:val="000E7D2A"/>
    <w:rsid w:val="000E7E5F"/>
    <w:rsid w:val="000F0110"/>
    <w:rsid w:val="000F039C"/>
    <w:rsid w:val="000F06D6"/>
    <w:rsid w:val="000F0A41"/>
    <w:rsid w:val="000F0ABD"/>
    <w:rsid w:val="000F0EB1"/>
    <w:rsid w:val="000F1106"/>
    <w:rsid w:val="000F1305"/>
    <w:rsid w:val="000F2014"/>
    <w:rsid w:val="000F2416"/>
    <w:rsid w:val="000F2969"/>
    <w:rsid w:val="000F3251"/>
    <w:rsid w:val="000F366D"/>
    <w:rsid w:val="000F3909"/>
    <w:rsid w:val="000F3BE9"/>
    <w:rsid w:val="000F3F6C"/>
    <w:rsid w:val="000F41C9"/>
    <w:rsid w:val="000F44FE"/>
    <w:rsid w:val="000F5469"/>
    <w:rsid w:val="000F5716"/>
    <w:rsid w:val="000F5F1F"/>
    <w:rsid w:val="000F680C"/>
    <w:rsid w:val="000F6DF3"/>
    <w:rsid w:val="000F74E7"/>
    <w:rsid w:val="000F75FD"/>
    <w:rsid w:val="000F7C6C"/>
    <w:rsid w:val="000F7D26"/>
    <w:rsid w:val="0010011F"/>
    <w:rsid w:val="001005FF"/>
    <w:rsid w:val="00100851"/>
    <w:rsid w:val="00100860"/>
    <w:rsid w:val="00100BE8"/>
    <w:rsid w:val="001013D3"/>
    <w:rsid w:val="001014DE"/>
    <w:rsid w:val="00101949"/>
    <w:rsid w:val="001019F6"/>
    <w:rsid w:val="00101DE6"/>
    <w:rsid w:val="00102531"/>
    <w:rsid w:val="001025ED"/>
    <w:rsid w:val="0010316F"/>
    <w:rsid w:val="0010334C"/>
    <w:rsid w:val="0010435F"/>
    <w:rsid w:val="0010459E"/>
    <w:rsid w:val="00105348"/>
    <w:rsid w:val="00105517"/>
    <w:rsid w:val="00105FFD"/>
    <w:rsid w:val="001061A5"/>
    <w:rsid w:val="001062FB"/>
    <w:rsid w:val="001063E6"/>
    <w:rsid w:val="0010650D"/>
    <w:rsid w:val="0010681D"/>
    <w:rsid w:val="0010698A"/>
    <w:rsid w:val="00107358"/>
    <w:rsid w:val="001101D6"/>
    <w:rsid w:val="001102B2"/>
    <w:rsid w:val="00110538"/>
    <w:rsid w:val="00110EA1"/>
    <w:rsid w:val="001115C3"/>
    <w:rsid w:val="001120C3"/>
    <w:rsid w:val="001120ED"/>
    <w:rsid w:val="001121D5"/>
    <w:rsid w:val="001128E5"/>
    <w:rsid w:val="00112A9C"/>
    <w:rsid w:val="00112BA1"/>
    <w:rsid w:val="00112C1B"/>
    <w:rsid w:val="00112E06"/>
    <w:rsid w:val="001133A9"/>
    <w:rsid w:val="001139BC"/>
    <w:rsid w:val="00113CF4"/>
    <w:rsid w:val="00113D58"/>
    <w:rsid w:val="00113E13"/>
    <w:rsid w:val="0011412C"/>
    <w:rsid w:val="001148FD"/>
    <w:rsid w:val="00114AB8"/>
    <w:rsid w:val="001153EA"/>
    <w:rsid w:val="00115506"/>
    <w:rsid w:val="00115643"/>
    <w:rsid w:val="00115FFD"/>
    <w:rsid w:val="00116765"/>
    <w:rsid w:val="0011695A"/>
    <w:rsid w:val="00116F0D"/>
    <w:rsid w:val="0011711A"/>
    <w:rsid w:val="001171DB"/>
    <w:rsid w:val="0011733A"/>
    <w:rsid w:val="00117EEF"/>
    <w:rsid w:val="001201CB"/>
    <w:rsid w:val="00120C8B"/>
    <w:rsid w:val="00121057"/>
    <w:rsid w:val="00121792"/>
    <w:rsid w:val="0012186F"/>
    <w:rsid w:val="001219F5"/>
    <w:rsid w:val="00121A20"/>
    <w:rsid w:val="001224F2"/>
    <w:rsid w:val="001227AD"/>
    <w:rsid w:val="0012283E"/>
    <w:rsid w:val="00122CE8"/>
    <w:rsid w:val="00122E20"/>
    <w:rsid w:val="0012326F"/>
    <w:rsid w:val="0012377F"/>
    <w:rsid w:val="00123ABC"/>
    <w:rsid w:val="00123B7B"/>
    <w:rsid w:val="00123EDB"/>
    <w:rsid w:val="00124314"/>
    <w:rsid w:val="001244E1"/>
    <w:rsid w:val="00124A24"/>
    <w:rsid w:val="00124B95"/>
    <w:rsid w:val="00124C8D"/>
    <w:rsid w:val="00124E12"/>
    <w:rsid w:val="00124F9E"/>
    <w:rsid w:val="001251C6"/>
    <w:rsid w:val="00125298"/>
    <w:rsid w:val="0012548E"/>
    <w:rsid w:val="00125C27"/>
    <w:rsid w:val="001260BA"/>
    <w:rsid w:val="0012684F"/>
    <w:rsid w:val="00126B4A"/>
    <w:rsid w:val="001270A9"/>
    <w:rsid w:val="00130FA4"/>
    <w:rsid w:val="001313A9"/>
    <w:rsid w:val="00131616"/>
    <w:rsid w:val="00131FAA"/>
    <w:rsid w:val="00132015"/>
    <w:rsid w:val="001327AD"/>
    <w:rsid w:val="00132F69"/>
    <w:rsid w:val="00132FD0"/>
    <w:rsid w:val="00133CA2"/>
    <w:rsid w:val="001342C1"/>
    <w:rsid w:val="001344C0"/>
    <w:rsid w:val="001346FA"/>
    <w:rsid w:val="00134B49"/>
    <w:rsid w:val="00135252"/>
    <w:rsid w:val="001354B5"/>
    <w:rsid w:val="0013589E"/>
    <w:rsid w:val="00135AAB"/>
    <w:rsid w:val="00135C77"/>
    <w:rsid w:val="001360B2"/>
    <w:rsid w:val="001363E6"/>
    <w:rsid w:val="0013642C"/>
    <w:rsid w:val="00136B33"/>
    <w:rsid w:val="00136D97"/>
    <w:rsid w:val="00136DE5"/>
    <w:rsid w:val="00137AB5"/>
    <w:rsid w:val="00137F0B"/>
    <w:rsid w:val="00140720"/>
    <w:rsid w:val="001407AA"/>
    <w:rsid w:val="00140E01"/>
    <w:rsid w:val="00140EA9"/>
    <w:rsid w:val="001411DC"/>
    <w:rsid w:val="0014139A"/>
    <w:rsid w:val="001413C1"/>
    <w:rsid w:val="00141F44"/>
    <w:rsid w:val="00142848"/>
    <w:rsid w:val="00142E6B"/>
    <w:rsid w:val="001430A6"/>
    <w:rsid w:val="001439A0"/>
    <w:rsid w:val="00143AA6"/>
    <w:rsid w:val="00143CBE"/>
    <w:rsid w:val="00143E82"/>
    <w:rsid w:val="00143E9D"/>
    <w:rsid w:val="001442A2"/>
    <w:rsid w:val="00144B3F"/>
    <w:rsid w:val="00145467"/>
    <w:rsid w:val="00147174"/>
    <w:rsid w:val="001471DE"/>
    <w:rsid w:val="00147262"/>
    <w:rsid w:val="00147817"/>
    <w:rsid w:val="00147ABE"/>
    <w:rsid w:val="001500AF"/>
    <w:rsid w:val="00150452"/>
    <w:rsid w:val="00150548"/>
    <w:rsid w:val="00150942"/>
    <w:rsid w:val="0015094C"/>
    <w:rsid w:val="00150C12"/>
    <w:rsid w:val="00150DBE"/>
    <w:rsid w:val="00150FC5"/>
    <w:rsid w:val="0015153A"/>
    <w:rsid w:val="00151899"/>
    <w:rsid w:val="00151BAF"/>
    <w:rsid w:val="00151DF3"/>
    <w:rsid w:val="00151E23"/>
    <w:rsid w:val="00151EA3"/>
    <w:rsid w:val="001526E0"/>
    <w:rsid w:val="00152B45"/>
    <w:rsid w:val="00152BA8"/>
    <w:rsid w:val="00152E41"/>
    <w:rsid w:val="001533F6"/>
    <w:rsid w:val="001539E4"/>
    <w:rsid w:val="00153F36"/>
    <w:rsid w:val="001551B5"/>
    <w:rsid w:val="00155929"/>
    <w:rsid w:val="001560EB"/>
    <w:rsid w:val="0015638B"/>
    <w:rsid w:val="00156875"/>
    <w:rsid w:val="001568C8"/>
    <w:rsid w:val="00156B18"/>
    <w:rsid w:val="0015704A"/>
    <w:rsid w:val="001571A2"/>
    <w:rsid w:val="00157302"/>
    <w:rsid w:val="001579DC"/>
    <w:rsid w:val="00160140"/>
    <w:rsid w:val="001607F6"/>
    <w:rsid w:val="00160A6B"/>
    <w:rsid w:val="00160D62"/>
    <w:rsid w:val="00160F31"/>
    <w:rsid w:val="00161351"/>
    <w:rsid w:val="00161AC3"/>
    <w:rsid w:val="00161D37"/>
    <w:rsid w:val="001628EF"/>
    <w:rsid w:val="001635E2"/>
    <w:rsid w:val="001643D9"/>
    <w:rsid w:val="00164B09"/>
    <w:rsid w:val="00165536"/>
    <w:rsid w:val="001659C1"/>
    <w:rsid w:val="00165C62"/>
    <w:rsid w:val="001660BC"/>
    <w:rsid w:val="0016648C"/>
    <w:rsid w:val="00166839"/>
    <w:rsid w:val="0016699B"/>
    <w:rsid w:val="00166FB4"/>
    <w:rsid w:val="00167566"/>
    <w:rsid w:val="00167C7F"/>
    <w:rsid w:val="00170336"/>
    <w:rsid w:val="00170B23"/>
    <w:rsid w:val="00170EA9"/>
    <w:rsid w:val="00170F4A"/>
    <w:rsid w:val="00171462"/>
    <w:rsid w:val="00171598"/>
    <w:rsid w:val="001717C3"/>
    <w:rsid w:val="00172328"/>
    <w:rsid w:val="00172372"/>
    <w:rsid w:val="001726C0"/>
    <w:rsid w:val="00172862"/>
    <w:rsid w:val="00172976"/>
    <w:rsid w:val="00172B8B"/>
    <w:rsid w:val="00172E10"/>
    <w:rsid w:val="00172EF5"/>
    <w:rsid w:val="001733E0"/>
    <w:rsid w:val="00173A8E"/>
    <w:rsid w:val="00173EB6"/>
    <w:rsid w:val="00173F7E"/>
    <w:rsid w:val="001741CA"/>
    <w:rsid w:val="00174759"/>
    <w:rsid w:val="00174851"/>
    <w:rsid w:val="00174BBD"/>
    <w:rsid w:val="0017502C"/>
    <w:rsid w:val="00175096"/>
    <w:rsid w:val="0017544D"/>
    <w:rsid w:val="001759BA"/>
    <w:rsid w:val="00175DC7"/>
    <w:rsid w:val="0017630B"/>
    <w:rsid w:val="00176987"/>
    <w:rsid w:val="00176BFD"/>
    <w:rsid w:val="00177173"/>
    <w:rsid w:val="00177C63"/>
    <w:rsid w:val="00180380"/>
    <w:rsid w:val="00180C00"/>
    <w:rsid w:val="00180D5C"/>
    <w:rsid w:val="001811A4"/>
    <w:rsid w:val="00181437"/>
    <w:rsid w:val="0018143F"/>
    <w:rsid w:val="0018162C"/>
    <w:rsid w:val="00181FF8"/>
    <w:rsid w:val="0018206E"/>
    <w:rsid w:val="00182AB8"/>
    <w:rsid w:val="00182BEB"/>
    <w:rsid w:val="00182C74"/>
    <w:rsid w:val="00182D04"/>
    <w:rsid w:val="00183F15"/>
    <w:rsid w:val="00184C79"/>
    <w:rsid w:val="00184C94"/>
    <w:rsid w:val="00184EAE"/>
    <w:rsid w:val="00184F09"/>
    <w:rsid w:val="00185B4A"/>
    <w:rsid w:val="00185E38"/>
    <w:rsid w:val="0018657E"/>
    <w:rsid w:val="00187476"/>
    <w:rsid w:val="00187C79"/>
    <w:rsid w:val="0019086F"/>
    <w:rsid w:val="00190AC1"/>
    <w:rsid w:val="00190C86"/>
    <w:rsid w:val="00190F32"/>
    <w:rsid w:val="00191109"/>
    <w:rsid w:val="00191311"/>
    <w:rsid w:val="00191617"/>
    <w:rsid w:val="0019218E"/>
    <w:rsid w:val="00192A95"/>
    <w:rsid w:val="00192BF5"/>
    <w:rsid w:val="00192DA0"/>
    <w:rsid w:val="00192E75"/>
    <w:rsid w:val="00193083"/>
    <w:rsid w:val="001933B5"/>
    <w:rsid w:val="0019341A"/>
    <w:rsid w:val="0019346F"/>
    <w:rsid w:val="001938A5"/>
    <w:rsid w:val="00193F45"/>
    <w:rsid w:val="00194218"/>
    <w:rsid w:val="00194CD4"/>
    <w:rsid w:val="0019532E"/>
    <w:rsid w:val="00195734"/>
    <w:rsid w:val="00195AD5"/>
    <w:rsid w:val="00195EC2"/>
    <w:rsid w:val="00196355"/>
    <w:rsid w:val="0019679D"/>
    <w:rsid w:val="00197412"/>
    <w:rsid w:val="00197723"/>
    <w:rsid w:val="00197DD0"/>
    <w:rsid w:val="00197DF9"/>
    <w:rsid w:val="00197E1F"/>
    <w:rsid w:val="00197F3B"/>
    <w:rsid w:val="001A0B47"/>
    <w:rsid w:val="001A0C0E"/>
    <w:rsid w:val="001A10E6"/>
    <w:rsid w:val="001A1987"/>
    <w:rsid w:val="001A1DD3"/>
    <w:rsid w:val="001A2564"/>
    <w:rsid w:val="001A31DA"/>
    <w:rsid w:val="001A4425"/>
    <w:rsid w:val="001A4CB4"/>
    <w:rsid w:val="001A5484"/>
    <w:rsid w:val="001A5E28"/>
    <w:rsid w:val="001A6173"/>
    <w:rsid w:val="001A633D"/>
    <w:rsid w:val="001A6AB6"/>
    <w:rsid w:val="001A6CBA"/>
    <w:rsid w:val="001A7C0D"/>
    <w:rsid w:val="001B0D97"/>
    <w:rsid w:val="001B1C95"/>
    <w:rsid w:val="001B235A"/>
    <w:rsid w:val="001B23B5"/>
    <w:rsid w:val="001B25A1"/>
    <w:rsid w:val="001B29D8"/>
    <w:rsid w:val="001B3257"/>
    <w:rsid w:val="001B32FE"/>
    <w:rsid w:val="001B39F0"/>
    <w:rsid w:val="001B3CE4"/>
    <w:rsid w:val="001B4B16"/>
    <w:rsid w:val="001B4E7F"/>
    <w:rsid w:val="001B508C"/>
    <w:rsid w:val="001B54AB"/>
    <w:rsid w:val="001B54E9"/>
    <w:rsid w:val="001B55E4"/>
    <w:rsid w:val="001B590A"/>
    <w:rsid w:val="001B5954"/>
    <w:rsid w:val="001B5A01"/>
    <w:rsid w:val="001B5A5D"/>
    <w:rsid w:val="001B6538"/>
    <w:rsid w:val="001B6FCD"/>
    <w:rsid w:val="001C0486"/>
    <w:rsid w:val="001C1B5B"/>
    <w:rsid w:val="001C1C8C"/>
    <w:rsid w:val="001C1CE5"/>
    <w:rsid w:val="001C1F81"/>
    <w:rsid w:val="001C2004"/>
    <w:rsid w:val="001C289D"/>
    <w:rsid w:val="001C30CB"/>
    <w:rsid w:val="001C38B8"/>
    <w:rsid w:val="001C3D2A"/>
    <w:rsid w:val="001C4263"/>
    <w:rsid w:val="001C4456"/>
    <w:rsid w:val="001C4E4C"/>
    <w:rsid w:val="001C51F8"/>
    <w:rsid w:val="001C5B35"/>
    <w:rsid w:val="001C5EB7"/>
    <w:rsid w:val="001C5F38"/>
    <w:rsid w:val="001C66D9"/>
    <w:rsid w:val="001C6778"/>
    <w:rsid w:val="001C78CA"/>
    <w:rsid w:val="001C7A7F"/>
    <w:rsid w:val="001C7BDA"/>
    <w:rsid w:val="001D0142"/>
    <w:rsid w:val="001D0196"/>
    <w:rsid w:val="001D05A1"/>
    <w:rsid w:val="001D05D4"/>
    <w:rsid w:val="001D0825"/>
    <w:rsid w:val="001D0A53"/>
    <w:rsid w:val="001D0B17"/>
    <w:rsid w:val="001D103E"/>
    <w:rsid w:val="001D10DF"/>
    <w:rsid w:val="001D127F"/>
    <w:rsid w:val="001D19C1"/>
    <w:rsid w:val="001D27ED"/>
    <w:rsid w:val="001D4062"/>
    <w:rsid w:val="001D4099"/>
    <w:rsid w:val="001D439B"/>
    <w:rsid w:val="001D466D"/>
    <w:rsid w:val="001D4703"/>
    <w:rsid w:val="001D481E"/>
    <w:rsid w:val="001D4825"/>
    <w:rsid w:val="001D49B1"/>
    <w:rsid w:val="001D4DBB"/>
    <w:rsid w:val="001D4EFD"/>
    <w:rsid w:val="001D5027"/>
    <w:rsid w:val="001D50F3"/>
    <w:rsid w:val="001D51BA"/>
    <w:rsid w:val="001D53E7"/>
    <w:rsid w:val="001D5CEC"/>
    <w:rsid w:val="001D6342"/>
    <w:rsid w:val="001D668B"/>
    <w:rsid w:val="001D679B"/>
    <w:rsid w:val="001D69ED"/>
    <w:rsid w:val="001D6A01"/>
    <w:rsid w:val="001D6D53"/>
    <w:rsid w:val="001D7261"/>
    <w:rsid w:val="001D7456"/>
    <w:rsid w:val="001D76D4"/>
    <w:rsid w:val="001D7766"/>
    <w:rsid w:val="001D7918"/>
    <w:rsid w:val="001E00BC"/>
    <w:rsid w:val="001E0CEF"/>
    <w:rsid w:val="001E1E48"/>
    <w:rsid w:val="001E1EAB"/>
    <w:rsid w:val="001E1FAE"/>
    <w:rsid w:val="001E2562"/>
    <w:rsid w:val="001E293F"/>
    <w:rsid w:val="001E2E22"/>
    <w:rsid w:val="001E2F5E"/>
    <w:rsid w:val="001E399C"/>
    <w:rsid w:val="001E3FBB"/>
    <w:rsid w:val="001E4D1D"/>
    <w:rsid w:val="001E52F0"/>
    <w:rsid w:val="001E54CA"/>
    <w:rsid w:val="001E55C4"/>
    <w:rsid w:val="001E58E2"/>
    <w:rsid w:val="001E6324"/>
    <w:rsid w:val="001E67CF"/>
    <w:rsid w:val="001E69E3"/>
    <w:rsid w:val="001E6AA5"/>
    <w:rsid w:val="001E7655"/>
    <w:rsid w:val="001E77B9"/>
    <w:rsid w:val="001E78C9"/>
    <w:rsid w:val="001E7AED"/>
    <w:rsid w:val="001F0752"/>
    <w:rsid w:val="001F082D"/>
    <w:rsid w:val="001F0A0A"/>
    <w:rsid w:val="001F1022"/>
    <w:rsid w:val="001F180F"/>
    <w:rsid w:val="001F1D06"/>
    <w:rsid w:val="001F1D4B"/>
    <w:rsid w:val="001F21BC"/>
    <w:rsid w:val="001F239D"/>
    <w:rsid w:val="001F3335"/>
    <w:rsid w:val="001F359A"/>
    <w:rsid w:val="001F3916"/>
    <w:rsid w:val="001F3DE3"/>
    <w:rsid w:val="001F491D"/>
    <w:rsid w:val="001F4B4A"/>
    <w:rsid w:val="001F50F4"/>
    <w:rsid w:val="001F51E5"/>
    <w:rsid w:val="001F53B6"/>
    <w:rsid w:val="001F5472"/>
    <w:rsid w:val="001F54C5"/>
    <w:rsid w:val="001F54DA"/>
    <w:rsid w:val="001F5C98"/>
    <w:rsid w:val="001F5FCA"/>
    <w:rsid w:val="001F662C"/>
    <w:rsid w:val="001F7074"/>
    <w:rsid w:val="001F7248"/>
    <w:rsid w:val="001F7359"/>
    <w:rsid w:val="00200490"/>
    <w:rsid w:val="00200967"/>
    <w:rsid w:val="00200CAF"/>
    <w:rsid w:val="00201347"/>
    <w:rsid w:val="00201AEC"/>
    <w:rsid w:val="00201F3A"/>
    <w:rsid w:val="00201FA8"/>
    <w:rsid w:val="002024C3"/>
    <w:rsid w:val="00202B4B"/>
    <w:rsid w:val="002036F6"/>
    <w:rsid w:val="00203836"/>
    <w:rsid w:val="00203F96"/>
    <w:rsid w:val="002040E0"/>
    <w:rsid w:val="002043A5"/>
    <w:rsid w:val="0020456D"/>
    <w:rsid w:val="00204B33"/>
    <w:rsid w:val="00204D8E"/>
    <w:rsid w:val="00204FA4"/>
    <w:rsid w:val="00205E18"/>
    <w:rsid w:val="00205F18"/>
    <w:rsid w:val="00205FC6"/>
    <w:rsid w:val="00206187"/>
    <w:rsid w:val="002062FC"/>
    <w:rsid w:val="002069B2"/>
    <w:rsid w:val="0020711F"/>
    <w:rsid w:val="002072C9"/>
    <w:rsid w:val="00207749"/>
    <w:rsid w:val="00207E3B"/>
    <w:rsid w:val="00207FA3"/>
    <w:rsid w:val="00210063"/>
    <w:rsid w:val="002107C9"/>
    <w:rsid w:val="00210B69"/>
    <w:rsid w:val="00211DA8"/>
    <w:rsid w:val="00212014"/>
    <w:rsid w:val="00212619"/>
    <w:rsid w:val="0021287A"/>
    <w:rsid w:val="00212BBE"/>
    <w:rsid w:val="00213B6F"/>
    <w:rsid w:val="002142D4"/>
    <w:rsid w:val="00214332"/>
    <w:rsid w:val="002147A5"/>
    <w:rsid w:val="002149FE"/>
    <w:rsid w:val="00214DA8"/>
    <w:rsid w:val="00215423"/>
    <w:rsid w:val="002158FA"/>
    <w:rsid w:val="00215BE1"/>
    <w:rsid w:val="00215CC0"/>
    <w:rsid w:val="00215EE0"/>
    <w:rsid w:val="00216968"/>
    <w:rsid w:val="00216D9E"/>
    <w:rsid w:val="002174B8"/>
    <w:rsid w:val="002177CB"/>
    <w:rsid w:val="00217EA3"/>
    <w:rsid w:val="00220600"/>
    <w:rsid w:val="00221131"/>
    <w:rsid w:val="00221B00"/>
    <w:rsid w:val="00221BA7"/>
    <w:rsid w:val="002221E3"/>
    <w:rsid w:val="00222285"/>
    <w:rsid w:val="002224DB"/>
    <w:rsid w:val="002233D9"/>
    <w:rsid w:val="00223A93"/>
    <w:rsid w:val="00223FCB"/>
    <w:rsid w:val="00224679"/>
    <w:rsid w:val="002246AF"/>
    <w:rsid w:val="00224A47"/>
    <w:rsid w:val="00224C2C"/>
    <w:rsid w:val="00224C8E"/>
    <w:rsid w:val="002252C3"/>
    <w:rsid w:val="002255EF"/>
    <w:rsid w:val="002259BD"/>
    <w:rsid w:val="00225AC9"/>
    <w:rsid w:val="00225C54"/>
    <w:rsid w:val="0022742A"/>
    <w:rsid w:val="002279C9"/>
    <w:rsid w:val="00227F7F"/>
    <w:rsid w:val="00227FF0"/>
    <w:rsid w:val="00230073"/>
    <w:rsid w:val="00230557"/>
    <w:rsid w:val="00230573"/>
    <w:rsid w:val="00230765"/>
    <w:rsid w:val="002309E7"/>
    <w:rsid w:val="00230A57"/>
    <w:rsid w:val="00230B72"/>
    <w:rsid w:val="00230D18"/>
    <w:rsid w:val="002310F7"/>
    <w:rsid w:val="00231136"/>
    <w:rsid w:val="002312CC"/>
    <w:rsid w:val="002315B1"/>
    <w:rsid w:val="002317C4"/>
    <w:rsid w:val="002319E4"/>
    <w:rsid w:val="00231C7D"/>
    <w:rsid w:val="0023276C"/>
    <w:rsid w:val="0023365F"/>
    <w:rsid w:val="00233AE4"/>
    <w:rsid w:val="00233F64"/>
    <w:rsid w:val="002349B7"/>
    <w:rsid w:val="00234BA6"/>
    <w:rsid w:val="00234D1D"/>
    <w:rsid w:val="00235632"/>
    <w:rsid w:val="002357E8"/>
    <w:rsid w:val="00235872"/>
    <w:rsid w:val="00235CC6"/>
    <w:rsid w:val="00237323"/>
    <w:rsid w:val="0023754F"/>
    <w:rsid w:val="00237E22"/>
    <w:rsid w:val="00240E4E"/>
    <w:rsid w:val="002412B8"/>
    <w:rsid w:val="00241384"/>
    <w:rsid w:val="002414E0"/>
    <w:rsid w:val="00241559"/>
    <w:rsid w:val="002417DA"/>
    <w:rsid w:val="00241813"/>
    <w:rsid w:val="002419BC"/>
    <w:rsid w:val="00242362"/>
    <w:rsid w:val="002427A0"/>
    <w:rsid w:val="002427C4"/>
    <w:rsid w:val="00242B37"/>
    <w:rsid w:val="0024329D"/>
    <w:rsid w:val="0024343A"/>
    <w:rsid w:val="002435B3"/>
    <w:rsid w:val="002438AC"/>
    <w:rsid w:val="002441D5"/>
    <w:rsid w:val="00244216"/>
    <w:rsid w:val="002449E0"/>
    <w:rsid w:val="00244D6E"/>
    <w:rsid w:val="002458EB"/>
    <w:rsid w:val="0024596F"/>
    <w:rsid w:val="00245E1E"/>
    <w:rsid w:val="00246046"/>
    <w:rsid w:val="0024609B"/>
    <w:rsid w:val="00246D33"/>
    <w:rsid w:val="00246D9F"/>
    <w:rsid w:val="00246F9B"/>
    <w:rsid w:val="00247EBE"/>
    <w:rsid w:val="002500C8"/>
    <w:rsid w:val="002504C5"/>
    <w:rsid w:val="002507BB"/>
    <w:rsid w:val="0025103D"/>
    <w:rsid w:val="002513BE"/>
    <w:rsid w:val="002518CD"/>
    <w:rsid w:val="00251A35"/>
    <w:rsid w:val="00251F41"/>
    <w:rsid w:val="00251F80"/>
    <w:rsid w:val="00252E91"/>
    <w:rsid w:val="002533EC"/>
    <w:rsid w:val="00253411"/>
    <w:rsid w:val="00253FDA"/>
    <w:rsid w:val="00254168"/>
    <w:rsid w:val="00254687"/>
    <w:rsid w:val="00254EEF"/>
    <w:rsid w:val="002552F2"/>
    <w:rsid w:val="002554C4"/>
    <w:rsid w:val="002559F5"/>
    <w:rsid w:val="00256040"/>
    <w:rsid w:val="002561A8"/>
    <w:rsid w:val="00256BBB"/>
    <w:rsid w:val="00257104"/>
    <w:rsid w:val="0025742C"/>
    <w:rsid w:val="00257543"/>
    <w:rsid w:val="00257865"/>
    <w:rsid w:val="00257C37"/>
    <w:rsid w:val="00257F64"/>
    <w:rsid w:val="00260178"/>
    <w:rsid w:val="0026037F"/>
    <w:rsid w:val="002604CC"/>
    <w:rsid w:val="00260654"/>
    <w:rsid w:val="002608F5"/>
    <w:rsid w:val="00260C23"/>
    <w:rsid w:val="002611CC"/>
    <w:rsid w:val="00261523"/>
    <w:rsid w:val="002617E7"/>
    <w:rsid w:val="00261A44"/>
    <w:rsid w:val="00261F94"/>
    <w:rsid w:val="00262DA5"/>
    <w:rsid w:val="00263DAF"/>
    <w:rsid w:val="00264228"/>
    <w:rsid w:val="00264334"/>
    <w:rsid w:val="0026473E"/>
    <w:rsid w:val="0026476E"/>
    <w:rsid w:val="00264793"/>
    <w:rsid w:val="002647A3"/>
    <w:rsid w:val="002647DD"/>
    <w:rsid w:val="00264ABA"/>
    <w:rsid w:val="00264FBA"/>
    <w:rsid w:val="002652AB"/>
    <w:rsid w:val="00265960"/>
    <w:rsid w:val="00265B6F"/>
    <w:rsid w:val="00265C17"/>
    <w:rsid w:val="00266214"/>
    <w:rsid w:val="00266527"/>
    <w:rsid w:val="002668DF"/>
    <w:rsid w:val="00266A47"/>
    <w:rsid w:val="0026742C"/>
    <w:rsid w:val="002676C5"/>
    <w:rsid w:val="00267C83"/>
    <w:rsid w:val="00267CE4"/>
    <w:rsid w:val="0027144F"/>
    <w:rsid w:val="00271813"/>
    <w:rsid w:val="00271DDE"/>
    <w:rsid w:val="00271F3A"/>
    <w:rsid w:val="00272984"/>
    <w:rsid w:val="002729A7"/>
    <w:rsid w:val="00272FA1"/>
    <w:rsid w:val="00273278"/>
    <w:rsid w:val="00273340"/>
    <w:rsid w:val="002735BA"/>
    <w:rsid w:val="002737F4"/>
    <w:rsid w:val="00273F15"/>
    <w:rsid w:val="00274D44"/>
    <w:rsid w:val="002751D2"/>
    <w:rsid w:val="002753AE"/>
    <w:rsid w:val="00276B4C"/>
    <w:rsid w:val="002777BD"/>
    <w:rsid w:val="00277A23"/>
    <w:rsid w:val="00277BA5"/>
    <w:rsid w:val="00280160"/>
    <w:rsid w:val="00280402"/>
    <w:rsid w:val="002805F5"/>
    <w:rsid w:val="00280646"/>
    <w:rsid w:val="00280751"/>
    <w:rsid w:val="00280B8B"/>
    <w:rsid w:val="00280DF1"/>
    <w:rsid w:val="0028171D"/>
    <w:rsid w:val="002818AD"/>
    <w:rsid w:val="002818F5"/>
    <w:rsid w:val="00281C90"/>
    <w:rsid w:val="00282082"/>
    <w:rsid w:val="0028245C"/>
    <w:rsid w:val="0028280A"/>
    <w:rsid w:val="002835B2"/>
    <w:rsid w:val="00283E18"/>
    <w:rsid w:val="00284842"/>
    <w:rsid w:val="00284B15"/>
    <w:rsid w:val="00286050"/>
    <w:rsid w:val="00286ACD"/>
    <w:rsid w:val="00286C2B"/>
    <w:rsid w:val="00287292"/>
    <w:rsid w:val="00287838"/>
    <w:rsid w:val="00287B9F"/>
    <w:rsid w:val="002907B5"/>
    <w:rsid w:val="002908A5"/>
    <w:rsid w:val="0029113C"/>
    <w:rsid w:val="0029152C"/>
    <w:rsid w:val="0029163B"/>
    <w:rsid w:val="0029177C"/>
    <w:rsid w:val="00291DA3"/>
    <w:rsid w:val="00292345"/>
    <w:rsid w:val="0029246B"/>
    <w:rsid w:val="00292652"/>
    <w:rsid w:val="00292A0F"/>
    <w:rsid w:val="00292EB7"/>
    <w:rsid w:val="00293121"/>
    <w:rsid w:val="0029330C"/>
    <w:rsid w:val="00293521"/>
    <w:rsid w:val="002936F6"/>
    <w:rsid w:val="00293A28"/>
    <w:rsid w:val="00294CF3"/>
    <w:rsid w:val="00295746"/>
    <w:rsid w:val="00295885"/>
    <w:rsid w:val="00295B3E"/>
    <w:rsid w:val="002961F2"/>
    <w:rsid w:val="00296227"/>
    <w:rsid w:val="002966FF"/>
    <w:rsid w:val="00296C3A"/>
    <w:rsid w:val="00296F44"/>
    <w:rsid w:val="00297116"/>
    <w:rsid w:val="0029739C"/>
    <w:rsid w:val="00297713"/>
    <w:rsid w:val="0029777D"/>
    <w:rsid w:val="002A00A7"/>
    <w:rsid w:val="002A055E"/>
    <w:rsid w:val="002A0A45"/>
    <w:rsid w:val="002A0D7D"/>
    <w:rsid w:val="002A13AC"/>
    <w:rsid w:val="002A14DF"/>
    <w:rsid w:val="002A1ADC"/>
    <w:rsid w:val="002A1AE5"/>
    <w:rsid w:val="002A1C78"/>
    <w:rsid w:val="002A1D4E"/>
    <w:rsid w:val="002A21E0"/>
    <w:rsid w:val="002A2723"/>
    <w:rsid w:val="002A2869"/>
    <w:rsid w:val="002A29F4"/>
    <w:rsid w:val="002A2D17"/>
    <w:rsid w:val="002A2DA3"/>
    <w:rsid w:val="002A2E85"/>
    <w:rsid w:val="002A35E3"/>
    <w:rsid w:val="002A435D"/>
    <w:rsid w:val="002A483B"/>
    <w:rsid w:val="002A498F"/>
    <w:rsid w:val="002A49C1"/>
    <w:rsid w:val="002A4BAC"/>
    <w:rsid w:val="002A5015"/>
    <w:rsid w:val="002A5796"/>
    <w:rsid w:val="002A5990"/>
    <w:rsid w:val="002A5BBE"/>
    <w:rsid w:val="002A606A"/>
    <w:rsid w:val="002A6B15"/>
    <w:rsid w:val="002A6F09"/>
    <w:rsid w:val="002A77DF"/>
    <w:rsid w:val="002B24C5"/>
    <w:rsid w:val="002B24D6"/>
    <w:rsid w:val="002B2DC2"/>
    <w:rsid w:val="002B3310"/>
    <w:rsid w:val="002B3D50"/>
    <w:rsid w:val="002B3E92"/>
    <w:rsid w:val="002B3F04"/>
    <w:rsid w:val="002B44E5"/>
    <w:rsid w:val="002B4B70"/>
    <w:rsid w:val="002B4E60"/>
    <w:rsid w:val="002B4EA3"/>
    <w:rsid w:val="002B4EA5"/>
    <w:rsid w:val="002B51F0"/>
    <w:rsid w:val="002B5415"/>
    <w:rsid w:val="002B5758"/>
    <w:rsid w:val="002B5E35"/>
    <w:rsid w:val="002B5F72"/>
    <w:rsid w:val="002B66A3"/>
    <w:rsid w:val="002B6DEA"/>
    <w:rsid w:val="002B7055"/>
    <w:rsid w:val="002B7099"/>
    <w:rsid w:val="002C00D1"/>
    <w:rsid w:val="002C01EC"/>
    <w:rsid w:val="002C046D"/>
    <w:rsid w:val="002C0AF1"/>
    <w:rsid w:val="002C0C4F"/>
    <w:rsid w:val="002C16C9"/>
    <w:rsid w:val="002C2F8E"/>
    <w:rsid w:val="002C3CFB"/>
    <w:rsid w:val="002C3D19"/>
    <w:rsid w:val="002C41E6"/>
    <w:rsid w:val="002C4CD2"/>
    <w:rsid w:val="002C5FB3"/>
    <w:rsid w:val="002C66C2"/>
    <w:rsid w:val="002C67B6"/>
    <w:rsid w:val="002C6998"/>
    <w:rsid w:val="002C6EA7"/>
    <w:rsid w:val="002C7350"/>
    <w:rsid w:val="002C75CB"/>
    <w:rsid w:val="002C78B7"/>
    <w:rsid w:val="002C7A21"/>
    <w:rsid w:val="002C7A8E"/>
    <w:rsid w:val="002C7C62"/>
    <w:rsid w:val="002D021D"/>
    <w:rsid w:val="002D071A"/>
    <w:rsid w:val="002D138D"/>
    <w:rsid w:val="002D1440"/>
    <w:rsid w:val="002D163D"/>
    <w:rsid w:val="002D193B"/>
    <w:rsid w:val="002D1AAA"/>
    <w:rsid w:val="002D1E31"/>
    <w:rsid w:val="002D2010"/>
    <w:rsid w:val="002D2077"/>
    <w:rsid w:val="002D2A73"/>
    <w:rsid w:val="002D2DE9"/>
    <w:rsid w:val="002D34B2"/>
    <w:rsid w:val="002D3515"/>
    <w:rsid w:val="002D3855"/>
    <w:rsid w:val="002D3864"/>
    <w:rsid w:val="002D3C82"/>
    <w:rsid w:val="002D3D5A"/>
    <w:rsid w:val="002D3E22"/>
    <w:rsid w:val="002D3E77"/>
    <w:rsid w:val="002D4074"/>
    <w:rsid w:val="002D40FA"/>
    <w:rsid w:val="002D48B0"/>
    <w:rsid w:val="002D5B37"/>
    <w:rsid w:val="002D5C65"/>
    <w:rsid w:val="002D6CBE"/>
    <w:rsid w:val="002D6EDB"/>
    <w:rsid w:val="002D74C2"/>
    <w:rsid w:val="002D7637"/>
    <w:rsid w:val="002D7A47"/>
    <w:rsid w:val="002D7F71"/>
    <w:rsid w:val="002E004F"/>
    <w:rsid w:val="002E04D3"/>
    <w:rsid w:val="002E07A9"/>
    <w:rsid w:val="002E17F2"/>
    <w:rsid w:val="002E1A92"/>
    <w:rsid w:val="002E1DBB"/>
    <w:rsid w:val="002E20F1"/>
    <w:rsid w:val="002E23CA"/>
    <w:rsid w:val="002E257F"/>
    <w:rsid w:val="002E2B9A"/>
    <w:rsid w:val="002E2F96"/>
    <w:rsid w:val="002E33A1"/>
    <w:rsid w:val="002E351C"/>
    <w:rsid w:val="002E37EA"/>
    <w:rsid w:val="002E3DC9"/>
    <w:rsid w:val="002E3E6F"/>
    <w:rsid w:val="002E41B2"/>
    <w:rsid w:val="002E457C"/>
    <w:rsid w:val="002E4C88"/>
    <w:rsid w:val="002E5FC7"/>
    <w:rsid w:val="002E6239"/>
    <w:rsid w:val="002E6578"/>
    <w:rsid w:val="002E69F6"/>
    <w:rsid w:val="002E7CAE"/>
    <w:rsid w:val="002F029B"/>
    <w:rsid w:val="002F08BD"/>
    <w:rsid w:val="002F121E"/>
    <w:rsid w:val="002F18A0"/>
    <w:rsid w:val="002F1E48"/>
    <w:rsid w:val="002F250A"/>
    <w:rsid w:val="002F2591"/>
    <w:rsid w:val="002F2771"/>
    <w:rsid w:val="002F27A3"/>
    <w:rsid w:val="002F2971"/>
    <w:rsid w:val="002F2AE0"/>
    <w:rsid w:val="002F2CD7"/>
    <w:rsid w:val="002F2EA7"/>
    <w:rsid w:val="002F30B6"/>
    <w:rsid w:val="002F37A9"/>
    <w:rsid w:val="002F39A2"/>
    <w:rsid w:val="002F3AC7"/>
    <w:rsid w:val="002F4DD2"/>
    <w:rsid w:val="002F4E1F"/>
    <w:rsid w:val="002F53D0"/>
    <w:rsid w:val="002F6173"/>
    <w:rsid w:val="002F6CFC"/>
    <w:rsid w:val="002F712B"/>
    <w:rsid w:val="002F71CA"/>
    <w:rsid w:val="002F7921"/>
    <w:rsid w:val="002F7D41"/>
    <w:rsid w:val="0030042C"/>
    <w:rsid w:val="00300B67"/>
    <w:rsid w:val="00300F20"/>
    <w:rsid w:val="00301A17"/>
    <w:rsid w:val="00301C9B"/>
    <w:rsid w:val="00301CE6"/>
    <w:rsid w:val="0030248F"/>
    <w:rsid w:val="0030256B"/>
    <w:rsid w:val="00302678"/>
    <w:rsid w:val="00302AF1"/>
    <w:rsid w:val="00302E05"/>
    <w:rsid w:val="0030339C"/>
    <w:rsid w:val="003035F9"/>
    <w:rsid w:val="00304811"/>
    <w:rsid w:val="003048E9"/>
    <w:rsid w:val="003049D8"/>
    <w:rsid w:val="00304BC1"/>
    <w:rsid w:val="00304D1D"/>
    <w:rsid w:val="0030501F"/>
    <w:rsid w:val="00305564"/>
    <w:rsid w:val="0030592D"/>
    <w:rsid w:val="00305B5F"/>
    <w:rsid w:val="00305C2C"/>
    <w:rsid w:val="00306105"/>
    <w:rsid w:val="00306826"/>
    <w:rsid w:val="00307053"/>
    <w:rsid w:val="003070AE"/>
    <w:rsid w:val="00307BA1"/>
    <w:rsid w:val="00311702"/>
    <w:rsid w:val="003119D3"/>
    <w:rsid w:val="00311E82"/>
    <w:rsid w:val="0031294A"/>
    <w:rsid w:val="003129BE"/>
    <w:rsid w:val="00313070"/>
    <w:rsid w:val="00313818"/>
    <w:rsid w:val="00313894"/>
    <w:rsid w:val="00313FD6"/>
    <w:rsid w:val="003143BD"/>
    <w:rsid w:val="0031474E"/>
    <w:rsid w:val="0031495F"/>
    <w:rsid w:val="00315363"/>
    <w:rsid w:val="00315436"/>
    <w:rsid w:val="00315478"/>
    <w:rsid w:val="003155B4"/>
    <w:rsid w:val="00315785"/>
    <w:rsid w:val="003159F9"/>
    <w:rsid w:val="00315F68"/>
    <w:rsid w:val="003172C9"/>
    <w:rsid w:val="003173EE"/>
    <w:rsid w:val="0031779E"/>
    <w:rsid w:val="00317B7E"/>
    <w:rsid w:val="00317FEE"/>
    <w:rsid w:val="003203B1"/>
    <w:rsid w:val="003203ED"/>
    <w:rsid w:val="003204E6"/>
    <w:rsid w:val="003216BC"/>
    <w:rsid w:val="003216FD"/>
    <w:rsid w:val="00321DA7"/>
    <w:rsid w:val="0032287C"/>
    <w:rsid w:val="00322B21"/>
    <w:rsid w:val="00322C82"/>
    <w:rsid w:val="00322C9F"/>
    <w:rsid w:val="003243D0"/>
    <w:rsid w:val="00324D23"/>
    <w:rsid w:val="003253E9"/>
    <w:rsid w:val="00326690"/>
    <w:rsid w:val="00326809"/>
    <w:rsid w:val="003268FD"/>
    <w:rsid w:val="00326E38"/>
    <w:rsid w:val="00327A95"/>
    <w:rsid w:val="00327CA6"/>
    <w:rsid w:val="0033018F"/>
    <w:rsid w:val="00330A97"/>
    <w:rsid w:val="00330F7B"/>
    <w:rsid w:val="00330F86"/>
    <w:rsid w:val="0033139E"/>
    <w:rsid w:val="003315E7"/>
    <w:rsid w:val="00331751"/>
    <w:rsid w:val="003325ED"/>
    <w:rsid w:val="0033350B"/>
    <w:rsid w:val="0033361E"/>
    <w:rsid w:val="003342E7"/>
    <w:rsid w:val="00334579"/>
    <w:rsid w:val="003346B3"/>
    <w:rsid w:val="00335858"/>
    <w:rsid w:val="00335D53"/>
    <w:rsid w:val="00335EB2"/>
    <w:rsid w:val="00336B18"/>
    <w:rsid w:val="00336BDA"/>
    <w:rsid w:val="00336C3C"/>
    <w:rsid w:val="003370EC"/>
    <w:rsid w:val="00337F63"/>
    <w:rsid w:val="00340665"/>
    <w:rsid w:val="00340C56"/>
    <w:rsid w:val="00340D7D"/>
    <w:rsid w:val="00341294"/>
    <w:rsid w:val="0034134D"/>
    <w:rsid w:val="00341419"/>
    <w:rsid w:val="00341DBA"/>
    <w:rsid w:val="00342ADF"/>
    <w:rsid w:val="00342BD7"/>
    <w:rsid w:val="00342C45"/>
    <w:rsid w:val="00342FD8"/>
    <w:rsid w:val="00343142"/>
    <w:rsid w:val="003438D7"/>
    <w:rsid w:val="00343A99"/>
    <w:rsid w:val="00343E92"/>
    <w:rsid w:val="00344BE6"/>
    <w:rsid w:val="00344CAD"/>
    <w:rsid w:val="00344D99"/>
    <w:rsid w:val="003457D4"/>
    <w:rsid w:val="0034661E"/>
    <w:rsid w:val="00346C2F"/>
    <w:rsid w:val="00346DB5"/>
    <w:rsid w:val="00347040"/>
    <w:rsid w:val="00347335"/>
    <w:rsid w:val="003477B1"/>
    <w:rsid w:val="00347D25"/>
    <w:rsid w:val="00347D7B"/>
    <w:rsid w:val="00350AF6"/>
    <w:rsid w:val="00350CE0"/>
    <w:rsid w:val="00351675"/>
    <w:rsid w:val="00351D63"/>
    <w:rsid w:val="00352008"/>
    <w:rsid w:val="0035243D"/>
    <w:rsid w:val="003526B6"/>
    <w:rsid w:val="003528EC"/>
    <w:rsid w:val="00352F08"/>
    <w:rsid w:val="00353747"/>
    <w:rsid w:val="00353B51"/>
    <w:rsid w:val="003545F9"/>
    <w:rsid w:val="0035472D"/>
    <w:rsid w:val="00354F94"/>
    <w:rsid w:val="003553D2"/>
    <w:rsid w:val="00355B54"/>
    <w:rsid w:val="00355B5F"/>
    <w:rsid w:val="00355E04"/>
    <w:rsid w:val="0035618A"/>
    <w:rsid w:val="003564D9"/>
    <w:rsid w:val="003566BA"/>
    <w:rsid w:val="00356A09"/>
    <w:rsid w:val="00356C85"/>
    <w:rsid w:val="00356ED3"/>
    <w:rsid w:val="00357380"/>
    <w:rsid w:val="00357760"/>
    <w:rsid w:val="00357D94"/>
    <w:rsid w:val="003602D9"/>
    <w:rsid w:val="003604CE"/>
    <w:rsid w:val="003606E3"/>
    <w:rsid w:val="00360BC9"/>
    <w:rsid w:val="00360C2D"/>
    <w:rsid w:val="00361416"/>
    <w:rsid w:val="00361ABB"/>
    <w:rsid w:val="0036220C"/>
    <w:rsid w:val="00362876"/>
    <w:rsid w:val="00364710"/>
    <w:rsid w:val="00364FEC"/>
    <w:rsid w:val="00365111"/>
    <w:rsid w:val="003654DF"/>
    <w:rsid w:val="00365523"/>
    <w:rsid w:val="003660BC"/>
    <w:rsid w:val="003666C1"/>
    <w:rsid w:val="00366AC3"/>
    <w:rsid w:val="00366F4C"/>
    <w:rsid w:val="00366F99"/>
    <w:rsid w:val="003672B4"/>
    <w:rsid w:val="00367685"/>
    <w:rsid w:val="003700AD"/>
    <w:rsid w:val="00370244"/>
    <w:rsid w:val="003702EC"/>
    <w:rsid w:val="003706B9"/>
    <w:rsid w:val="0037072E"/>
    <w:rsid w:val="00370E47"/>
    <w:rsid w:val="00370EF3"/>
    <w:rsid w:val="00371986"/>
    <w:rsid w:val="00372050"/>
    <w:rsid w:val="00372183"/>
    <w:rsid w:val="00372E2B"/>
    <w:rsid w:val="003736D7"/>
    <w:rsid w:val="003739F0"/>
    <w:rsid w:val="00373EA3"/>
    <w:rsid w:val="003742AC"/>
    <w:rsid w:val="00374E91"/>
    <w:rsid w:val="0037525D"/>
    <w:rsid w:val="00375265"/>
    <w:rsid w:val="00375F9D"/>
    <w:rsid w:val="0037617B"/>
    <w:rsid w:val="0037660B"/>
    <w:rsid w:val="00376B6D"/>
    <w:rsid w:val="00377024"/>
    <w:rsid w:val="0037726D"/>
    <w:rsid w:val="00377453"/>
    <w:rsid w:val="00377CE1"/>
    <w:rsid w:val="00380ADD"/>
    <w:rsid w:val="00380C37"/>
    <w:rsid w:val="00380DA1"/>
    <w:rsid w:val="00381107"/>
    <w:rsid w:val="00381601"/>
    <w:rsid w:val="003827B5"/>
    <w:rsid w:val="00382F40"/>
    <w:rsid w:val="00383192"/>
    <w:rsid w:val="00383481"/>
    <w:rsid w:val="00383894"/>
    <w:rsid w:val="00383F98"/>
    <w:rsid w:val="00384CC2"/>
    <w:rsid w:val="00385BF0"/>
    <w:rsid w:val="00385F46"/>
    <w:rsid w:val="0038607E"/>
    <w:rsid w:val="00386165"/>
    <w:rsid w:val="00386437"/>
    <w:rsid w:val="003867DA"/>
    <w:rsid w:val="003868BC"/>
    <w:rsid w:val="00386A72"/>
    <w:rsid w:val="003902CC"/>
    <w:rsid w:val="00390E75"/>
    <w:rsid w:val="00391D6C"/>
    <w:rsid w:val="00392192"/>
    <w:rsid w:val="003924F6"/>
    <w:rsid w:val="00392840"/>
    <w:rsid w:val="00392B7F"/>
    <w:rsid w:val="0039370E"/>
    <w:rsid w:val="00393801"/>
    <w:rsid w:val="003939FF"/>
    <w:rsid w:val="00393CD6"/>
    <w:rsid w:val="003941EA"/>
    <w:rsid w:val="00394329"/>
    <w:rsid w:val="00394B44"/>
    <w:rsid w:val="00394F57"/>
    <w:rsid w:val="003954C9"/>
    <w:rsid w:val="00396EB6"/>
    <w:rsid w:val="003974F5"/>
    <w:rsid w:val="00397DBF"/>
    <w:rsid w:val="00397DF5"/>
    <w:rsid w:val="00397F07"/>
    <w:rsid w:val="003A0296"/>
    <w:rsid w:val="003A02C2"/>
    <w:rsid w:val="003A02EB"/>
    <w:rsid w:val="003A0398"/>
    <w:rsid w:val="003A04F5"/>
    <w:rsid w:val="003A0BD6"/>
    <w:rsid w:val="003A0DA2"/>
    <w:rsid w:val="003A113E"/>
    <w:rsid w:val="003A17B1"/>
    <w:rsid w:val="003A18C3"/>
    <w:rsid w:val="003A18C4"/>
    <w:rsid w:val="003A1A4B"/>
    <w:rsid w:val="003A2187"/>
    <w:rsid w:val="003A2223"/>
    <w:rsid w:val="003A239C"/>
    <w:rsid w:val="003A2800"/>
    <w:rsid w:val="003A2A0F"/>
    <w:rsid w:val="003A3119"/>
    <w:rsid w:val="003A37D2"/>
    <w:rsid w:val="003A44F0"/>
    <w:rsid w:val="003A45A1"/>
    <w:rsid w:val="003A45BB"/>
    <w:rsid w:val="003A45CE"/>
    <w:rsid w:val="003A4659"/>
    <w:rsid w:val="003A481E"/>
    <w:rsid w:val="003A4CD7"/>
    <w:rsid w:val="003A4D16"/>
    <w:rsid w:val="003A4DEF"/>
    <w:rsid w:val="003A5422"/>
    <w:rsid w:val="003A5B0A"/>
    <w:rsid w:val="003A6438"/>
    <w:rsid w:val="003A6506"/>
    <w:rsid w:val="003A6545"/>
    <w:rsid w:val="003A6865"/>
    <w:rsid w:val="003A6B32"/>
    <w:rsid w:val="003A6B8E"/>
    <w:rsid w:val="003A6BAC"/>
    <w:rsid w:val="003A70A4"/>
    <w:rsid w:val="003A718E"/>
    <w:rsid w:val="003A7394"/>
    <w:rsid w:val="003A7571"/>
    <w:rsid w:val="003A7974"/>
    <w:rsid w:val="003A7EF3"/>
    <w:rsid w:val="003B0397"/>
    <w:rsid w:val="003B044A"/>
    <w:rsid w:val="003B0AFE"/>
    <w:rsid w:val="003B0EB5"/>
    <w:rsid w:val="003B14BF"/>
    <w:rsid w:val="003B159C"/>
    <w:rsid w:val="003B18B6"/>
    <w:rsid w:val="003B2D93"/>
    <w:rsid w:val="003B315A"/>
    <w:rsid w:val="003B369F"/>
    <w:rsid w:val="003B36A3"/>
    <w:rsid w:val="003B38C4"/>
    <w:rsid w:val="003B3BD7"/>
    <w:rsid w:val="003B3D55"/>
    <w:rsid w:val="003B3E3D"/>
    <w:rsid w:val="003B3FA2"/>
    <w:rsid w:val="003B47B7"/>
    <w:rsid w:val="003B48B5"/>
    <w:rsid w:val="003B4CEF"/>
    <w:rsid w:val="003B4DDC"/>
    <w:rsid w:val="003B64BB"/>
    <w:rsid w:val="003B6531"/>
    <w:rsid w:val="003B7578"/>
    <w:rsid w:val="003B7682"/>
    <w:rsid w:val="003B7ADB"/>
    <w:rsid w:val="003B7DD8"/>
    <w:rsid w:val="003B7FE5"/>
    <w:rsid w:val="003C011F"/>
    <w:rsid w:val="003C0C46"/>
    <w:rsid w:val="003C11C8"/>
    <w:rsid w:val="003C1B30"/>
    <w:rsid w:val="003C1CB8"/>
    <w:rsid w:val="003C21AD"/>
    <w:rsid w:val="003C241B"/>
    <w:rsid w:val="003C2702"/>
    <w:rsid w:val="003C27EC"/>
    <w:rsid w:val="003C2895"/>
    <w:rsid w:val="003C2A51"/>
    <w:rsid w:val="003C3205"/>
    <w:rsid w:val="003C3740"/>
    <w:rsid w:val="003C47F9"/>
    <w:rsid w:val="003C5995"/>
    <w:rsid w:val="003C5B48"/>
    <w:rsid w:val="003C6046"/>
    <w:rsid w:val="003C6517"/>
    <w:rsid w:val="003C6EED"/>
    <w:rsid w:val="003C7005"/>
    <w:rsid w:val="003C7006"/>
    <w:rsid w:val="003C7471"/>
    <w:rsid w:val="003C7806"/>
    <w:rsid w:val="003C7AC6"/>
    <w:rsid w:val="003D0051"/>
    <w:rsid w:val="003D109F"/>
    <w:rsid w:val="003D1CDC"/>
    <w:rsid w:val="003D1CDF"/>
    <w:rsid w:val="003D22B0"/>
    <w:rsid w:val="003D2478"/>
    <w:rsid w:val="003D2BFD"/>
    <w:rsid w:val="003D2D13"/>
    <w:rsid w:val="003D2FEB"/>
    <w:rsid w:val="003D2FF7"/>
    <w:rsid w:val="003D35F3"/>
    <w:rsid w:val="003D362C"/>
    <w:rsid w:val="003D3A99"/>
    <w:rsid w:val="003D3B75"/>
    <w:rsid w:val="003D3C45"/>
    <w:rsid w:val="003D3C63"/>
    <w:rsid w:val="003D4206"/>
    <w:rsid w:val="003D4637"/>
    <w:rsid w:val="003D46EF"/>
    <w:rsid w:val="003D489B"/>
    <w:rsid w:val="003D4989"/>
    <w:rsid w:val="003D4A3B"/>
    <w:rsid w:val="003D4C3E"/>
    <w:rsid w:val="003D4C5D"/>
    <w:rsid w:val="003D4ECA"/>
    <w:rsid w:val="003D5B1F"/>
    <w:rsid w:val="003D5C21"/>
    <w:rsid w:val="003D60E5"/>
    <w:rsid w:val="003D68AC"/>
    <w:rsid w:val="003D6ECC"/>
    <w:rsid w:val="003D6F3C"/>
    <w:rsid w:val="003D7353"/>
    <w:rsid w:val="003D79FC"/>
    <w:rsid w:val="003D7B7B"/>
    <w:rsid w:val="003D7C58"/>
    <w:rsid w:val="003E0C27"/>
    <w:rsid w:val="003E15FA"/>
    <w:rsid w:val="003E197F"/>
    <w:rsid w:val="003E1C50"/>
    <w:rsid w:val="003E1CDD"/>
    <w:rsid w:val="003E25B0"/>
    <w:rsid w:val="003E297C"/>
    <w:rsid w:val="003E2C80"/>
    <w:rsid w:val="003E39DB"/>
    <w:rsid w:val="003E3C07"/>
    <w:rsid w:val="003E4323"/>
    <w:rsid w:val="003E4586"/>
    <w:rsid w:val="003E471A"/>
    <w:rsid w:val="003E4ACD"/>
    <w:rsid w:val="003E4B12"/>
    <w:rsid w:val="003E524C"/>
    <w:rsid w:val="003E55E4"/>
    <w:rsid w:val="003E57FA"/>
    <w:rsid w:val="003E5DB5"/>
    <w:rsid w:val="003E610B"/>
    <w:rsid w:val="003E617B"/>
    <w:rsid w:val="003E61D6"/>
    <w:rsid w:val="003E699E"/>
    <w:rsid w:val="003E6D72"/>
    <w:rsid w:val="003E711D"/>
    <w:rsid w:val="003E74E3"/>
    <w:rsid w:val="003E79D2"/>
    <w:rsid w:val="003E7E15"/>
    <w:rsid w:val="003E7F03"/>
    <w:rsid w:val="003F0122"/>
    <w:rsid w:val="003F03ED"/>
    <w:rsid w:val="003F05C7"/>
    <w:rsid w:val="003F0AE4"/>
    <w:rsid w:val="003F0B41"/>
    <w:rsid w:val="003F13D9"/>
    <w:rsid w:val="003F21C5"/>
    <w:rsid w:val="003F2316"/>
    <w:rsid w:val="003F287F"/>
    <w:rsid w:val="003F2ABB"/>
    <w:rsid w:val="003F2B52"/>
    <w:rsid w:val="003F2CD4"/>
    <w:rsid w:val="003F2E64"/>
    <w:rsid w:val="003F2EB4"/>
    <w:rsid w:val="003F3297"/>
    <w:rsid w:val="003F334E"/>
    <w:rsid w:val="003F356E"/>
    <w:rsid w:val="003F3994"/>
    <w:rsid w:val="003F40BF"/>
    <w:rsid w:val="003F40DE"/>
    <w:rsid w:val="003F431D"/>
    <w:rsid w:val="003F4D8E"/>
    <w:rsid w:val="003F5449"/>
    <w:rsid w:val="003F5985"/>
    <w:rsid w:val="003F5C0B"/>
    <w:rsid w:val="003F6BBE"/>
    <w:rsid w:val="003F724E"/>
    <w:rsid w:val="003F727A"/>
    <w:rsid w:val="003F792D"/>
    <w:rsid w:val="003F7C90"/>
    <w:rsid w:val="004000E8"/>
    <w:rsid w:val="00400977"/>
    <w:rsid w:val="00400A3D"/>
    <w:rsid w:val="00400A84"/>
    <w:rsid w:val="00400BD3"/>
    <w:rsid w:val="00400F5F"/>
    <w:rsid w:val="00401160"/>
    <w:rsid w:val="00401789"/>
    <w:rsid w:val="00401BCE"/>
    <w:rsid w:val="0040225A"/>
    <w:rsid w:val="00402B8C"/>
    <w:rsid w:val="00402E2B"/>
    <w:rsid w:val="00402E42"/>
    <w:rsid w:val="00403070"/>
    <w:rsid w:val="0040324B"/>
    <w:rsid w:val="00403389"/>
    <w:rsid w:val="00403997"/>
    <w:rsid w:val="00403D5A"/>
    <w:rsid w:val="004042BA"/>
    <w:rsid w:val="00404538"/>
    <w:rsid w:val="00404CB0"/>
    <w:rsid w:val="0040512B"/>
    <w:rsid w:val="0040538D"/>
    <w:rsid w:val="00405AF9"/>
    <w:rsid w:val="00405CA5"/>
    <w:rsid w:val="004060B8"/>
    <w:rsid w:val="00406595"/>
    <w:rsid w:val="0040664D"/>
    <w:rsid w:val="004067F2"/>
    <w:rsid w:val="00406D3E"/>
    <w:rsid w:val="00406D55"/>
    <w:rsid w:val="00407C14"/>
    <w:rsid w:val="00407CD3"/>
    <w:rsid w:val="00410134"/>
    <w:rsid w:val="004109EB"/>
    <w:rsid w:val="00410B72"/>
    <w:rsid w:val="00410F18"/>
    <w:rsid w:val="0041139B"/>
    <w:rsid w:val="0041263E"/>
    <w:rsid w:val="004135C1"/>
    <w:rsid w:val="0041364E"/>
    <w:rsid w:val="00413AAC"/>
    <w:rsid w:val="00413E92"/>
    <w:rsid w:val="004141AD"/>
    <w:rsid w:val="00414A24"/>
    <w:rsid w:val="00415CBD"/>
    <w:rsid w:val="004165D2"/>
    <w:rsid w:val="004169F6"/>
    <w:rsid w:val="00416CB2"/>
    <w:rsid w:val="00417116"/>
    <w:rsid w:val="004173F2"/>
    <w:rsid w:val="0041743F"/>
    <w:rsid w:val="0041747A"/>
    <w:rsid w:val="00417B6E"/>
    <w:rsid w:val="00417C37"/>
    <w:rsid w:val="004204CE"/>
    <w:rsid w:val="00420745"/>
    <w:rsid w:val="00421105"/>
    <w:rsid w:val="004211F1"/>
    <w:rsid w:val="0042137B"/>
    <w:rsid w:val="00421517"/>
    <w:rsid w:val="00421FC7"/>
    <w:rsid w:val="00422AA4"/>
    <w:rsid w:val="00423327"/>
    <w:rsid w:val="004234D7"/>
    <w:rsid w:val="004234EE"/>
    <w:rsid w:val="004239D7"/>
    <w:rsid w:val="004242F4"/>
    <w:rsid w:val="0042492C"/>
    <w:rsid w:val="004259F6"/>
    <w:rsid w:val="00425B7B"/>
    <w:rsid w:val="0042622D"/>
    <w:rsid w:val="004264FA"/>
    <w:rsid w:val="004268AA"/>
    <w:rsid w:val="00426CF9"/>
    <w:rsid w:val="00426DAB"/>
    <w:rsid w:val="00426F9C"/>
    <w:rsid w:val="00427248"/>
    <w:rsid w:val="004275AC"/>
    <w:rsid w:val="004276A6"/>
    <w:rsid w:val="00427C51"/>
    <w:rsid w:val="00430584"/>
    <w:rsid w:val="00430641"/>
    <w:rsid w:val="00431AA1"/>
    <w:rsid w:val="00431C60"/>
    <w:rsid w:val="00431F0A"/>
    <w:rsid w:val="00433588"/>
    <w:rsid w:val="00433A0A"/>
    <w:rsid w:val="00433DC6"/>
    <w:rsid w:val="00433DE0"/>
    <w:rsid w:val="00433F8B"/>
    <w:rsid w:val="0043426D"/>
    <w:rsid w:val="004342C5"/>
    <w:rsid w:val="00434395"/>
    <w:rsid w:val="00434F65"/>
    <w:rsid w:val="00435076"/>
    <w:rsid w:val="0043558D"/>
    <w:rsid w:val="00435CB2"/>
    <w:rsid w:val="004360FE"/>
    <w:rsid w:val="00436513"/>
    <w:rsid w:val="004365D2"/>
    <w:rsid w:val="00436D1F"/>
    <w:rsid w:val="00436DB7"/>
    <w:rsid w:val="00437447"/>
    <w:rsid w:val="004378CE"/>
    <w:rsid w:val="00440328"/>
    <w:rsid w:val="00440ACD"/>
    <w:rsid w:val="00440CE8"/>
    <w:rsid w:val="00441538"/>
    <w:rsid w:val="004415EB"/>
    <w:rsid w:val="00441A62"/>
    <w:rsid w:val="00441A92"/>
    <w:rsid w:val="00442001"/>
    <w:rsid w:val="004422F9"/>
    <w:rsid w:val="00442B63"/>
    <w:rsid w:val="004431DC"/>
    <w:rsid w:val="00443390"/>
    <w:rsid w:val="004437C7"/>
    <w:rsid w:val="00444391"/>
    <w:rsid w:val="0044446E"/>
    <w:rsid w:val="004444DA"/>
    <w:rsid w:val="004444F8"/>
    <w:rsid w:val="00444544"/>
    <w:rsid w:val="00444769"/>
    <w:rsid w:val="00444C89"/>
    <w:rsid w:val="00444F56"/>
    <w:rsid w:val="00445161"/>
    <w:rsid w:val="004457F9"/>
    <w:rsid w:val="00445B9C"/>
    <w:rsid w:val="00446488"/>
    <w:rsid w:val="00446759"/>
    <w:rsid w:val="00446812"/>
    <w:rsid w:val="00446B86"/>
    <w:rsid w:val="00446FA7"/>
    <w:rsid w:val="0044710C"/>
    <w:rsid w:val="00447207"/>
    <w:rsid w:val="00447279"/>
    <w:rsid w:val="0044745B"/>
    <w:rsid w:val="004475FE"/>
    <w:rsid w:val="0045041D"/>
    <w:rsid w:val="00451122"/>
    <w:rsid w:val="00451608"/>
    <w:rsid w:val="004517AA"/>
    <w:rsid w:val="00451C19"/>
    <w:rsid w:val="00451FD6"/>
    <w:rsid w:val="00452ACA"/>
    <w:rsid w:val="00452CAC"/>
    <w:rsid w:val="0045311B"/>
    <w:rsid w:val="00453297"/>
    <w:rsid w:val="004538DF"/>
    <w:rsid w:val="00453E2F"/>
    <w:rsid w:val="004547D5"/>
    <w:rsid w:val="004558EB"/>
    <w:rsid w:val="00455904"/>
    <w:rsid w:val="00455B2F"/>
    <w:rsid w:val="00455ECC"/>
    <w:rsid w:val="004565B1"/>
    <w:rsid w:val="00457565"/>
    <w:rsid w:val="00457B71"/>
    <w:rsid w:val="00457ED6"/>
    <w:rsid w:val="00457EFA"/>
    <w:rsid w:val="00457FB3"/>
    <w:rsid w:val="004603F7"/>
    <w:rsid w:val="004604AB"/>
    <w:rsid w:val="0046089E"/>
    <w:rsid w:val="00460D7F"/>
    <w:rsid w:val="004611C4"/>
    <w:rsid w:val="004613A9"/>
    <w:rsid w:val="004619CF"/>
    <w:rsid w:val="00461ABB"/>
    <w:rsid w:val="00461B34"/>
    <w:rsid w:val="004625F4"/>
    <w:rsid w:val="00462C56"/>
    <w:rsid w:val="00464410"/>
    <w:rsid w:val="00464457"/>
    <w:rsid w:val="00464554"/>
    <w:rsid w:val="00464F58"/>
    <w:rsid w:val="00464F6B"/>
    <w:rsid w:val="00465803"/>
    <w:rsid w:val="004663B3"/>
    <w:rsid w:val="004663E5"/>
    <w:rsid w:val="00466455"/>
    <w:rsid w:val="004669E2"/>
    <w:rsid w:val="00466A8A"/>
    <w:rsid w:val="00466DC9"/>
    <w:rsid w:val="00467880"/>
    <w:rsid w:val="00467FB6"/>
    <w:rsid w:val="004703E5"/>
    <w:rsid w:val="00470500"/>
    <w:rsid w:val="0047067A"/>
    <w:rsid w:val="00470A9B"/>
    <w:rsid w:val="00470C31"/>
    <w:rsid w:val="00470F15"/>
    <w:rsid w:val="00471781"/>
    <w:rsid w:val="00471AE8"/>
    <w:rsid w:val="00471C75"/>
    <w:rsid w:val="00471DE0"/>
    <w:rsid w:val="00472E11"/>
    <w:rsid w:val="004734D0"/>
    <w:rsid w:val="004738FF"/>
    <w:rsid w:val="00473B96"/>
    <w:rsid w:val="00473C0B"/>
    <w:rsid w:val="00473E56"/>
    <w:rsid w:val="00474738"/>
    <w:rsid w:val="00475139"/>
    <w:rsid w:val="004754F7"/>
    <w:rsid w:val="0047556B"/>
    <w:rsid w:val="00475941"/>
    <w:rsid w:val="004770DC"/>
    <w:rsid w:val="004772E7"/>
    <w:rsid w:val="004776CA"/>
    <w:rsid w:val="004776E6"/>
    <w:rsid w:val="00477768"/>
    <w:rsid w:val="00477B31"/>
    <w:rsid w:val="00480A54"/>
    <w:rsid w:val="00480BA2"/>
    <w:rsid w:val="00480BD1"/>
    <w:rsid w:val="00480C3F"/>
    <w:rsid w:val="00481043"/>
    <w:rsid w:val="004813FA"/>
    <w:rsid w:val="00481AA4"/>
    <w:rsid w:val="00481FE8"/>
    <w:rsid w:val="00482939"/>
    <w:rsid w:val="00483795"/>
    <w:rsid w:val="004837E2"/>
    <w:rsid w:val="00484C4A"/>
    <w:rsid w:val="0048586B"/>
    <w:rsid w:val="004859B7"/>
    <w:rsid w:val="00485E52"/>
    <w:rsid w:val="004863CE"/>
    <w:rsid w:val="0048655D"/>
    <w:rsid w:val="0048682C"/>
    <w:rsid w:val="00486F98"/>
    <w:rsid w:val="00487148"/>
    <w:rsid w:val="0048732E"/>
    <w:rsid w:val="004878F0"/>
    <w:rsid w:val="004900EB"/>
    <w:rsid w:val="004908EC"/>
    <w:rsid w:val="00490E06"/>
    <w:rsid w:val="004911FF"/>
    <w:rsid w:val="004914EA"/>
    <w:rsid w:val="00491AAB"/>
    <w:rsid w:val="00491E84"/>
    <w:rsid w:val="00492084"/>
    <w:rsid w:val="004929E3"/>
    <w:rsid w:val="00492BC5"/>
    <w:rsid w:val="004931BB"/>
    <w:rsid w:val="004931FC"/>
    <w:rsid w:val="0049321E"/>
    <w:rsid w:val="00493875"/>
    <w:rsid w:val="00494683"/>
    <w:rsid w:val="0049494F"/>
    <w:rsid w:val="00494BEE"/>
    <w:rsid w:val="00494D53"/>
    <w:rsid w:val="004955D5"/>
    <w:rsid w:val="004964F1"/>
    <w:rsid w:val="00497C15"/>
    <w:rsid w:val="004A00D9"/>
    <w:rsid w:val="004A0B95"/>
    <w:rsid w:val="004A16BC"/>
    <w:rsid w:val="004A1919"/>
    <w:rsid w:val="004A23DB"/>
    <w:rsid w:val="004A2539"/>
    <w:rsid w:val="004A254D"/>
    <w:rsid w:val="004A26FB"/>
    <w:rsid w:val="004A2B94"/>
    <w:rsid w:val="004A2E5E"/>
    <w:rsid w:val="004A32B3"/>
    <w:rsid w:val="004A3485"/>
    <w:rsid w:val="004A37CF"/>
    <w:rsid w:val="004A3BDB"/>
    <w:rsid w:val="004A3FD4"/>
    <w:rsid w:val="004A471C"/>
    <w:rsid w:val="004A4E88"/>
    <w:rsid w:val="004A518C"/>
    <w:rsid w:val="004A5BAA"/>
    <w:rsid w:val="004A5BE1"/>
    <w:rsid w:val="004A5E7B"/>
    <w:rsid w:val="004A6504"/>
    <w:rsid w:val="004A65DB"/>
    <w:rsid w:val="004A73AB"/>
    <w:rsid w:val="004A752A"/>
    <w:rsid w:val="004A772C"/>
    <w:rsid w:val="004A7B8B"/>
    <w:rsid w:val="004B0ADB"/>
    <w:rsid w:val="004B0C27"/>
    <w:rsid w:val="004B102E"/>
    <w:rsid w:val="004B1109"/>
    <w:rsid w:val="004B1551"/>
    <w:rsid w:val="004B194B"/>
    <w:rsid w:val="004B1A84"/>
    <w:rsid w:val="004B1C90"/>
    <w:rsid w:val="004B2D2A"/>
    <w:rsid w:val="004B2D49"/>
    <w:rsid w:val="004B3676"/>
    <w:rsid w:val="004B3DCE"/>
    <w:rsid w:val="004B43F4"/>
    <w:rsid w:val="004B4415"/>
    <w:rsid w:val="004B4533"/>
    <w:rsid w:val="004B47CC"/>
    <w:rsid w:val="004B4EE2"/>
    <w:rsid w:val="004B529F"/>
    <w:rsid w:val="004B5730"/>
    <w:rsid w:val="004B597F"/>
    <w:rsid w:val="004B5EB0"/>
    <w:rsid w:val="004B6F6A"/>
    <w:rsid w:val="004B79A1"/>
    <w:rsid w:val="004B7C0C"/>
    <w:rsid w:val="004B7F2C"/>
    <w:rsid w:val="004C0216"/>
    <w:rsid w:val="004C065B"/>
    <w:rsid w:val="004C066D"/>
    <w:rsid w:val="004C0803"/>
    <w:rsid w:val="004C08BC"/>
    <w:rsid w:val="004C1E45"/>
    <w:rsid w:val="004C2652"/>
    <w:rsid w:val="004C292A"/>
    <w:rsid w:val="004C3898"/>
    <w:rsid w:val="004C3FE0"/>
    <w:rsid w:val="004C4A14"/>
    <w:rsid w:val="004C5176"/>
    <w:rsid w:val="004C56FF"/>
    <w:rsid w:val="004C59EB"/>
    <w:rsid w:val="004C5A49"/>
    <w:rsid w:val="004C6896"/>
    <w:rsid w:val="004C6FB7"/>
    <w:rsid w:val="004D04CF"/>
    <w:rsid w:val="004D063C"/>
    <w:rsid w:val="004D0EB9"/>
    <w:rsid w:val="004D11ED"/>
    <w:rsid w:val="004D1212"/>
    <w:rsid w:val="004D1312"/>
    <w:rsid w:val="004D1450"/>
    <w:rsid w:val="004D1C07"/>
    <w:rsid w:val="004D22DF"/>
    <w:rsid w:val="004D36B1"/>
    <w:rsid w:val="004D4057"/>
    <w:rsid w:val="004D43CC"/>
    <w:rsid w:val="004D4711"/>
    <w:rsid w:val="004D54A2"/>
    <w:rsid w:val="004D610C"/>
    <w:rsid w:val="004D64DC"/>
    <w:rsid w:val="004D707D"/>
    <w:rsid w:val="004D77A1"/>
    <w:rsid w:val="004D7A28"/>
    <w:rsid w:val="004D7B02"/>
    <w:rsid w:val="004D7CCF"/>
    <w:rsid w:val="004D7D0E"/>
    <w:rsid w:val="004D7EBD"/>
    <w:rsid w:val="004E0B7F"/>
    <w:rsid w:val="004E1924"/>
    <w:rsid w:val="004E1C50"/>
    <w:rsid w:val="004E1E72"/>
    <w:rsid w:val="004E2197"/>
    <w:rsid w:val="004E244D"/>
    <w:rsid w:val="004E24C1"/>
    <w:rsid w:val="004E2680"/>
    <w:rsid w:val="004E28F9"/>
    <w:rsid w:val="004E2F89"/>
    <w:rsid w:val="004E358F"/>
    <w:rsid w:val="004E4065"/>
    <w:rsid w:val="004E4221"/>
    <w:rsid w:val="004E44AF"/>
    <w:rsid w:val="004E44D7"/>
    <w:rsid w:val="004E462E"/>
    <w:rsid w:val="004E4DC5"/>
    <w:rsid w:val="004E50EE"/>
    <w:rsid w:val="004E5483"/>
    <w:rsid w:val="004E56DC"/>
    <w:rsid w:val="004E5AD1"/>
    <w:rsid w:val="004E6EFE"/>
    <w:rsid w:val="004E76DA"/>
    <w:rsid w:val="004E76F4"/>
    <w:rsid w:val="004E7B4A"/>
    <w:rsid w:val="004E7C94"/>
    <w:rsid w:val="004F0835"/>
    <w:rsid w:val="004F0B4E"/>
    <w:rsid w:val="004F0B6C"/>
    <w:rsid w:val="004F0E80"/>
    <w:rsid w:val="004F1693"/>
    <w:rsid w:val="004F1EB1"/>
    <w:rsid w:val="004F2078"/>
    <w:rsid w:val="004F21B2"/>
    <w:rsid w:val="004F370C"/>
    <w:rsid w:val="004F498D"/>
    <w:rsid w:val="004F4DA3"/>
    <w:rsid w:val="004F4DD6"/>
    <w:rsid w:val="004F5663"/>
    <w:rsid w:val="004F5E20"/>
    <w:rsid w:val="004F6381"/>
    <w:rsid w:val="004F63AE"/>
    <w:rsid w:val="004F6EEA"/>
    <w:rsid w:val="004F7025"/>
    <w:rsid w:val="004F7137"/>
    <w:rsid w:val="004F7161"/>
    <w:rsid w:val="004F7AD1"/>
    <w:rsid w:val="004F7F72"/>
    <w:rsid w:val="00500003"/>
    <w:rsid w:val="00500406"/>
    <w:rsid w:val="0050041A"/>
    <w:rsid w:val="00500683"/>
    <w:rsid w:val="0050086D"/>
    <w:rsid w:val="005011C3"/>
    <w:rsid w:val="005011D1"/>
    <w:rsid w:val="00501B86"/>
    <w:rsid w:val="0050204C"/>
    <w:rsid w:val="005024A0"/>
    <w:rsid w:val="00502712"/>
    <w:rsid w:val="00502A4F"/>
    <w:rsid w:val="00502C28"/>
    <w:rsid w:val="005037D0"/>
    <w:rsid w:val="00503BE1"/>
    <w:rsid w:val="0050401D"/>
    <w:rsid w:val="00504232"/>
    <w:rsid w:val="00504336"/>
    <w:rsid w:val="0050488F"/>
    <w:rsid w:val="00504BD0"/>
    <w:rsid w:val="00504FEB"/>
    <w:rsid w:val="0050538D"/>
    <w:rsid w:val="00505B89"/>
    <w:rsid w:val="00505EF2"/>
    <w:rsid w:val="00506557"/>
    <w:rsid w:val="0050677A"/>
    <w:rsid w:val="00506833"/>
    <w:rsid w:val="005074CB"/>
    <w:rsid w:val="005076DE"/>
    <w:rsid w:val="005106F5"/>
    <w:rsid w:val="005108D8"/>
    <w:rsid w:val="00510B77"/>
    <w:rsid w:val="00510BDE"/>
    <w:rsid w:val="005116F9"/>
    <w:rsid w:val="00511748"/>
    <w:rsid w:val="00511E00"/>
    <w:rsid w:val="00512224"/>
    <w:rsid w:val="005124AD"/>
    <w:rsid w:val="0051275E"/>
    <w:rsid w:val="00512816"/>
    <w:rsid w:val="00513AC9"/>
    <w:rsid w:val="0051414E"/>
    <w:rsid w:val="00514705"/>
    <w:rsid w:val="00514E0B"/>
    <w:rsid w:val="0051508B"/>
    <w:rsid w:val="005153A7"/>
    <w:rsid w:val="00515BAD"/>
    <w:rsid w:val="005161ED"/>
    <w:rsid w:val="00516417"/>
    <w:rsid w:val="00516464"/>
    <w:rsid w:val="005168E8"/>
    <w:rsid w:val="00517414"/>
    <w:rsid w:val="00517484"/>
    <w:rsid w:val="00517B07"/>
    <w:rsid w:val="00517CBE"/>
    <w:rsid w:val="00517CF5"/>
    <w:rsid w:val="00517F52"/>
    <w:rsid w:val="00520B01"/>
    <w:rsid w:val="00520EA7"/>
    <w:rsid w:val="00521175"/>
    <w:rsid w:val="00521247"/>
    <w:rsid w:val="00521725"/>
    <w:rsid w:val="005219CF"/>
    <w:rsid w:val="00521B06"/>
    <w:rsid w:val="00522A8F"/>
    <w:rsid w:val="0052325B"/>
    <w:rsid w:val="00523C76"/>
    <w:rsid w:val="00523ED2"/>
    <w:rsid w:val="005242D5"/>
    <w:rsid w:val="005244A7"/>
    <w:rsid w:val="00524C08"/>
    <w:rsid w:val="00525765"/>
    <w:rsid w:val="0052657B"/>
    <w:rsid w:val="00526F85"/>
    <w:rsid w:val="005271C9"/>
    <w:rsid w:val="00527755"/>
    <w:rsid w:val="00527C8F"/>
    <w:rsid w:val="005305D4"/>
    <w:rsid w:val="00530AEF"/>
    <w:rsid w:val="005311B2"/>
    <w:rsid w:val="0053133F"/>
    <w:rsid w:val="00531557"/>
    <w:rsid w:val="005315B2"/>
    <w:rsid w:val="00531C9E"/>
    <w:rsid w:val="00531E95"/>
    <w:rsid w:val="005322F3"/>
    <w:rsid w:val="00532523"/>
    <w:rsid w:val="005325F3"/>
    <w:rsid w:val="00532ED4"/>
    <w:rsid w:val="0053411B"/>
    <w:rsid w:val="00534489"/>
    <w:rsid w:val="00534B59"/>
    <w:rsid w:val="00534C5A"/>
    <w:rsid w:val="0053598F"/>
    <w:rsid w:val="00535A48"/>
    <w:rsid w:val="00535CC2"/>
    <w:rsid w:val="005360F9"/>
    <w:rsid w:val="00536759"/>
    <w:rsid w:val="00536CBE"/>
    <w:rsid w:val="00537183"/>
    <w:rsid w:val="005374EE"/>
    <w:rsid w:val="00537C62"/>
    <w:rsid w:val="00540F60"/>
    <w:rsid w:val="005410A9"/>
    <w:rsid w:val="005419A6"/>
    <w:rsid w:val="00542112"/>
    <w:rsid w:val="005421CC"/>
    <w:rsid w:val="005426C0"/>
    <w:rsid w:val="005426FF"/>
    <w:rsid w:val="00543029"/>
    <w:rsid w:val="0054312C"/>
    <w:rsid w:val="00543511"/>
    <w:rsid w:val="005435F5"/>
    <w:rsid w:val="00543BAE"/>
    <w:rsid w:val="00544A08"/>
    <w:rsid w:val="00544F54"/>
    <w:rsid w:val="005455B3"/>
    <w:rsid w:val="00545E33"/>
    <w:rsid w:val="0054627A"/>
    <w:rsid w:val="00546970"/>
    <w:rsid w:val="00546DC2"/>
    <w:rsid w:val="00547037"/>
    <w:rsid w:val="00547185"/>
    <w:rsid w:val="00547232"/>
    <w:rsid w:val="00547ED9"/>
    <w:rsid w:val="0055005C"/>
    <w:rsid w:val="00550339"/>
    <w:rsid w:val="00550A8F"/>
    <w:rsid w:val="005519A5"/>
    <w:rsid w:val="00551AC5"/>
    <w:rsid w:val="00552419"/>
    <w:rsid w:val="00552F77"/>
    <w:rsid w:val="0055321C"/>
    <w:rsid w:val="00553BD7"/>
    <w:rsid w:val="0055402F"/>
    <w:rsid w:val="005543F8"/>
    <w:rsid w:val="00554AC5"/>
    <w:rsid w:val="00554E19"/>
    <w:rsid w:val="00554E4E"/>
    <w:rsid w:val="00555665"/>
    <w:rsid w:val="00555F52"/>
    <w:rsid w:val="00556B55"/>
    <w:rsid w:val="00556D40"/>
    <w:rsid w:val="0055742C"/>
    <w:rsid w:val="005575EF"/>
    <w:rsid w:val="00557958"/>
    <w:rsid w:val="0056049E"/>
    <w:rsid w:val="0056059E"/>
    <w:rsid w:val="00560C02"/>
    <w:rsid w:val="0056121F"/>
    <w:rsid w:val="005612B0"/>
    <w:rsid w:val="005612CA"/>
    <w:rsid w:val="0056194C"/>
    <w:rsid w:val="00561A7D"/>
    <w:rsid w:val="0056354F"/>
    <w:rsid w:val="00563CFF"/>
    <w:rsid w:val="00564170"/>
    <w:rsid w:val="00564D68"/>
    <w:rsid w:val="00564EF0"/>
    <w:rsid w:val="00565B88"/>
    <w:rsid w:val="00565EC5"/>
    <w:rsid w:val="0056658B"/>
    <w:rsid w:val="00566F4D"/>
    <w:rsid w:val="00567C0B"/>
    <w:rsid w:val="00567DFA"/>
    <w:rsid w:val="00567F05"/>
    <w:rsid w:val="0057160A"/>
    <w:rsid w:val="0057172B"/>
    <w:rsid w:val="0057198C"/>
    <w:rsid w:val="00571F57"/>
    <w:rsid w:val="00571F58"/>
    <w:rsid w:val="00572382"/>
    <w:rsid w:val="00572505"/>
    <w:rsid w:val="00572817"/>
    <w:rsid w:val="005729AE"/>
    <w:rsid w:val="00572A8F"/>
    <w:rsid w:val="00573926"/>
    <w:rsid w:val="00573FB3"/>
    <w:rsid w:val="00574753"/>
    <w:rsid w:val="00574BE8"/>
    <w:rsid w:val="005752D0"/>
    <w:rsid w:val="005753C3"/>
    <w:rsid w:val="005758FC"/>
    <w:rsid w:val="00576213"/>
    <w:rsid w:val="005767AF"/>
    <w:rsid w:val="00576A24"/>
    <w:rsid w:val="00576BED"/>
    <w:rsid w:val="00576BFB"/>
    <w:rsid w:val="00576E7E"/>
    <w:rsid w:val="00576F98"/>
    <w:rsid w:val="005772D5"/>
    <w:rsid w:val="00577955"/>
    <w:rsid w:val="005800EC"/>
    <w:rsid w:val="00580700"/>
    <w:rsid w:val="0058096F"/>
    <w:rsid w:val="00580D19"/>
    <w:rsid w:val="00581155"/>
    <w:rsid w:val="005817B8"/>
    <w:rsid w:val="00581E2F"/>
    <w:rsid w:val="00582809"/>
    <w:rsid w:val="00582D35"/>
    <w:rsid w:val="005834E3"/>
    <w:rsid w:val="0058356D"/>
    <w:rsid w:val="005838E2"/>
    <w:rsid w:val="00583D04"/>
    <w:rsid w:val="005843EC"/>
    <w:rsid w:val="005846AC"/>
    <w:rsid w:val="005849B5"/>
    <w:rsid w:val="005849FF"/>
    <w:rsid w:val="00584AB8"/>
    <w:rsid w:val="00584AF0"/>
    <w:rsid w:val="00584BAE"/>
    <w:rsid w:val="00584ED7"/>
    <w:rsid w:val="00584FA0"/>
    <w:rsid w:val="005853B3"/>
    <w:rsid w:val="00585A0D"/>
    <w:rsid w:val="0058606A"/>
    <w:rsid w:val="005867EE"/>
    <w:rsid w:val="0058698E"/>
    <w:rsid w:val="005869E4"/>
    <w:rsid w:val="0058798C"/>
    <w:rsid w:val="00587F1D"/>
    <w:rsid w:val="005900FA"/>
    <w:rsid w:val="005901B3"/>
    <w:rsid w:val="005909ED"/>
    <w:rsid w:val="00590D20"/>
    <w:rsid w:val="00590E26"/>
    <w:rsid w:val="00591282"/>
    <w:rsid w:val="005919CA"/>
    <w:rsid w:val="005922EB"/>
    <w:rsid w:val="005930D2"/>
    <w:rsid w:val="005935A4"/>
    <w:rsid w:val="005935D9"/>
    <w:rsid w:val="0059377B"/>
    <w:rsid w:val="005948C2"/>
    <w:rsid w:val="00595733"/>
    <w:rsid w:val="00595D7A"/>
    <w:rsid w:val="00595DCA"/>
    <w:rsid w:val="00596073"/>
    <w:rsid w:val="0059621D"/>
    <w:rsid w:val="0059639A"/>
    <w:rsid w:val="005969CD"/>
    <w:rsid w:val="005970A2"/>
    <w:rsid w:val="00597163"/>
    <w:rsid w:val="0059779B"/>
    <w:rsid w:val="0059789B"/>
    <w:rsid w:val="00597BDD"/>
    <w:rsid w:val="005A0234"/>
    <w:rsid w:val="005A044C"/>
    <w:rsid w:val="005A0640"/>
    <w:rsid w:val="005A0736"/>
    <w:rsid w:val="005A0C0B"/>
    <w:rsid w:val="005A139A"/>
    <w:rsid w:val="005A13AE"/>
    <w:rsid w:val="005A1836"/>
    <w:rsid w:val="005A209A"/>
    <w:rsid w:val="005A24DB"/>
    <w:rsid w:val="005A2F36"/>
    <w:rsid w:val="005A315B"/>
    <w:rsid w:val="005A339E"/>
    <w:rsid w:val="005A441F"/>
    <w:rsid w:val="005A4DF7"/>
    <w:rsid w:val="005A4E5D"/>
    <w:rsid w:val="005A555A"/>
    <w:rsid w:val="005A6495"/>
    <w:rsid w:val="005A662D"/>
    <w:rsid w:val="005B083C"/>
    <w:rsid w:val="005B1409"/>
    <w:rsid w:val="005B15CD"/>
    <w:rsid w:val="005B23E2"/>
    <w:rsid w:val="005B2A82"/>
    <w:rsid w:val="005B31FB"/>
    <w:rsid w:val="005B32BF"/>
    <w:rsid w:val="005B35D7"/>
    <w:rsid w:val="005B392A"/>
    <w:rsid w:val="005B3AA3"/>
    <w:rsid w:val="005B4094"/>
    <w:rsid w:val="005B4A4E"/>
    <w:rsid w:val="005B5C79"/>
    <w:rsid w:val="005B60F7"/>
    <w:rsid w:val="005B610B"/>
    <w:rsid w:val="005B6129"/>
    <w:rsid w:val="005B62EE"/>
    <w:rsid w:val="005B6925"/>
    <w:rsid w:val="005B6A42"/>
    <w:rsid w:val="005B6E3C"/>
    <w:rsid w:val="005B6F83"/>
    <w:rsid w:val="005B7226"/>
    <w:rsid w:val="005B7AE5"/>
    <w:rsid w:val="005B7E6A"/>
    <w:rsid w:val="005C01AB"/>
    <w:rsid w:val="005C083D"/>
    <w:rsid w:val="005C0AB9"/>
    <w:rsid w:val="005C0C73"/>
    <w:rsid w:val="005C1962"/>
    <w:rsid w:val="005C1C79"/>
    <w:rsid w:val="005C1E49"/>
    <w:rsid w:val="005C1E68"/>
    <w:rsid w:val="005C30CD"/>
    <w:rsid w:val="005C3CB8"/>
    <w:rsid w:val="005C42EB"/>
    <w:rsid w:val="005C44D2"/>
    <w:rsid w:val="005C4C6D"/>
    <w:rsid w:val="005C5BDC"/>
    <w:rsid w:val="005C65EC"/>
    <w:rsid w:val="005C6DCD"/>
    <w:rsid w:val="005C71CA"/>
    <w:rsid w:val="005C74FB"/>
    <w:rsid w:val="005C7D48"/>
    <w:rsid w:val="005C7FF0"/>
    <w:rsid w:val="005D02EA"/>
    <w:rsid w:val="005D126E"/>
    <w:rsid w:val="005D1602"/>
    <w:rsid w:val="005D17C0"/>
    <w:rsid w:val="005D1ADD"/>
    <w:rsid w:val="005D2863"/>
    <w:rsid w:val="005D2C9D"/>
    <w:rsid w:val="005D2F38"/>
    <w:rsid w:val="005D3119"/>
    <w:rsid w:val="005D3D2B"/>
    <w:rsid w:val="005D3F56"/>
    <w:rsid w:val="005D4001"/>
    <w:rsid w:val="005D46A2"/>
    <w:rsid w:val="005D4A34"/>
    <w:rsid w:val="005D4B2F"/>
    <w:rsid w:val="005D5593"/>
    <w:rsid w:val="005D57C4"/>
    <w:rsid w:val="005D5BCB"/>
    <w:rsid w:val="005D5C1B"/>
    <w:rsid w:val="005D6109"/>
    <w:rsid w:val="005D6123"/>
    <w:rsid w:val="005D7242"/>
    <w:rsid w:val="005D7303"/>
    <w:rsid w:val="005D73BF"/>
    <w:rsid w:val="005D75E5"/>
    <w:rsid w:val="005E05D1"/>
    <w:rsid w:val="005E0A84"/>
    <w:rsid w:val="005E1AB6"/>
    <w:rsid w:val="005E27E4"/>
    <w:rsid w:val="005E28E2"/>
    <w:rsid w:val="005E2F5D"/>
    <w:rsid w:val="005E3567"/>
    <w:rsid w:val="005E35B8"/>
    <w:rsid w:val="005E385F"/>
    <w:rsid w:val="005E39EB"/>
    <w:rsid w:val="005E4018"/>
    <w:rsid w:val="005E44E6"/>
    <w:rsid w:val="005E4510"/>
    <w:rsid w:val="005E4781"/>
    <w:rsid w:val="005E486D"/>
    <w:rsid w:val="005E4D36"/>
    <w:rsid w:val="005E4EAB"/>
    <w:rsid w:val="005E5A1D"/>
    <w:rsid w:val="005E5B81"/>
    <w:rsid w:val="005E5F57"/>
    <w:rsid w:val="005E65F3"/>
    <w:rsid w:val="005E67A1"/>
    <w:rsid w:val="005E6BFB"/>
    <w:rsid w:val="005E70E5"/>
    <w:rsid w:val="005E739C"/>
    <w:rsid w:val="005E73DE"/>
    <w:rsid w:val="005E749B"/>
    <w:rsid w:val="005E7FC7"/>
    <w:rsid w:val="005F04AA"/>
    <w:rsid w:val="005F0B6E"/>
    <w:rsid w:val="005F101F"/>
    <w:rsid w:val="005F1524"/>
    <w:rsid w:val="005F1939"/>
    <w:rsid w:val="005F1BE6"/>
    <w:rsid w:val="005F1CC6"/>
    <w:rsid w:val="005F1EA3"/>
    <w:rsid w:val="005F22C8"/>
    <w:rsid w:val="005F2745"/>
    <w:rsid w:val="005F2905"/>
    <w:rsid w:val="005F29C6"/>
    <w:rsid w:val="005F2CA2"/>
    <w:rsid w:val="005F2CB1"/>
    <w:rsid w:val="005F2DD7"/>
    <w:rsid w:val="005F3025"/>
    <w:rsid w:val="005F370C"/>
    <w:rsid w:val="005F3BA3"/>
    <w:rsid w:val="005F4B68"/>
    <w:rsid w:val="005F4F6D"/>
    <w:rsid w:val="005F597A"/>
    <w:rsid w:val="005F618C"/>
    <w:rsid w:val="005F65A4"/>
    <w:rsid w:val="005F660E"/>
    <w:rsid w:val="005F69B6"/>
    <w:rsid w:val="005F6B50"/>
    <w:rsid w:val="005F6FBB"/>
    <w:rsid w:val="005F70BD"/>
    <w:rsid w:val="005F7408"/>
    <w:rsid w:val="005F744B"/>
    <w:rsid w:val="005F7D80"/>
    <w:rsid w:val="0060015A"/>
    <w:rsid w:val="00600289"/>
    <w:rsid w:val="006004BA"/>
    <w:rsid w:val="006008D9"/>
    <w:rsid w:val="006009AE"/>
    <w:rsid w:val="00600B25"/>
    <w:rsid w:val="00600CCE"/>
    <w:rsid w:val="006017A1"/>
    <w:rsid w:val="006019DB"/>
    <w:rsid w:val="00601AA1"/>
    <w:rsid w:val="00602038"/>
    <w:rsid w:val="00602304"/>
    <w:rsid w:val="00602370"/>
    <w:rsid w:val="006025BD"/>
    <w:rsid w:val="0060283C"/>
    <w:rsid w:val="0060311A"/>
    <w:rsid w:val="0060317F"/>
    <w:rsid w:val="0060329F"/>
    <w:rsid w:val="006032DC"/>
    <w:rsid w:val="006035B3"/>
    <w:rsid w:val="0060362F"/>
    <w:rsid w:val="00603A25"/>
    <w:rsid w:val="00604F14"/>
    <w:rsid w:val="00605046"/>
    <w:rsid w:val="006052E3"/>
    <w:rsid w:val="00605409"/>
    <w:rsid w:val="00605704"/>
    <w:rsid w:val="00605C70"/>
    <w:rsid w:val="00606AD6"/>
    <w:rsid w:val="00606D99"/>
    <w:rsid w:val="00606E9A"/>
    <w:rsid w:val="0060742D"/>
    <w:rsid w:val="00607455"/>
    <w:rsid w:val="00607496"/>
    <w:rsid w:val="00607D51"/>
    <w:rsid w:val="00607DDC"/>
    <w:rsid w:val="00607F52"/>
    <w:rsid w:val="006100A8"/>
    <w:rsid w:val="006106E3"/>
    <w:rsid w:val="00610C19"/>
    <w:rsid w:val="00610E9F"/>
    <w:rsid w:val="006117E3"/>
    <w:rsid w:val="00611B83"/>
    <w:rsid w:val="006128D6"/>
    <w:rsid w:val="00612A4E"/>
    <w:rsid w:val="00613257"/>
    <w:rsid w:val="00613552"/>
    <w:rsid w:val="0061375D"/>
    <w:rsid w:val="00613A94"/>
    <w:rsid w:val="00613DFE"/>
    <w:rsid w:val="006141C2"/>
    <w:rsid w:val="006141C4"/>
    <w:rsid w:val="006143B4"/>
    <w:rsid w:val="00614418"/>
    <w:rsid w:val="00614C6D"/>
    <w:rsid w:val="00615790"/>
    <w:rsid w:val="00615BCE"/>
    <w:rsid w:val="00616B56"/>
    <w:rsid w:val="006171D0"/>
    <w:rsid w:val="00617481"/>
    <w:rsid w:val="00620229"/>
    <w:rsid w:val="0062037E"/>
    <w:rsid w:val="00620397"/>
    <w:rsid w:val="0062078C"/>
    <w:rsid w:val="00620A71"/>
    <w:rsid w:val="00620D80"/>
    <w:rsid w:val="006212C2"/>
    <w:rsid w:val="00622C0C"/>
    <w:rsid w:val="00623093"/>
    <w:rsid w:val="00623413"/>
    <w:rsid w:val="006234A6"/>
    <w:rsid w:val="00623FF1"/>
    <w:rsid w:val="006243BD"/>
    <w:rsid w:val="006246C1"/>
    <w:rsid w:val="00624937"/>
    <w:rsid w:val="0062494C"/>
    <w:rsid w:val="00624980"/>
    <w:rsid w:val="00625601"/>
    <w:rsid w:val="006258DB"/>
    <w:rsid w:val="00625A11"/>
    <w:rsid w:val="00626196"/>
    <w:rsid w:val="00626681"/>
    <w:rsid w:val="00626B6D"/>
    <w:rsid w:val="00626CFC"/>
    <w:rsid w:val="00627B6D"/>
    <w:rsid w:val="00627ECC"/>
    <w:rsid w:val="00630001"/>
    <w:rsid w:val="006306AC"/>
    <w:rsid w:val="00630A5A"/>
    <w:rsid w:val="00630D0E"/>
    <w:rsid w:val="00630F77"/>
    <w:rsid w:val="006311B3"/>
    <w:rsid w:val="0063134D"/>
    <w:rsid w:val="0063284C"/>
    <w:rsid w:val="00632A6F"/>
    <w:rsid w:val="00632F51"/>
    <w:rsid w:val="00633157"/>
    <w:rsid w:val="006343BC"/>
    <w:rsid w:val="00634A48"/>
    <w:rsid w:val="00634EC2"/>
    <w:rsid w:val="0063522C"/>
    <w:rsid w:val="00635FCA"/>
    <w:rsid w:val="006361F5"/>
    <w:rsid w:val="00636398"/>
    <w:rsid w:val="006368D3"/>
    <w:rsid w:val="00636981"/>
    <w:rsid w:val="006377EC"/>
    <w:rsid w:val="006378AB"/>
    <w:rsid w:val="00637A36"/>
    <w:rsid w:val="00637D85"/>
    <w:rsid w:val="00640643"/>
    <w:rsid w:val="0064086F"/>
    <w:rsid w:val="00640A88"/>
    <w:rsid w:val="00641134"/>
    <w:rsid w:val="0064151F"/>
    <w:rsid w:val="00641533"/>
    <w:rsid w:val="0064163C"/>
    <w:rsid w:val="006416EF"/>
    <w:rsid w:val="0064175A"/>
    <w:rsid w:val="0064208D"/>
    <w:rsid w:val="00642486"/>
    <w:rsid w:val="00642887"/>
    <w:rsid w:val="00642B2F"/>
    <w:rsid w:val="00643475"/>
    <w:rsid w:val="0064396A"/>
    <w:rsid w:val="00643C01"/>
    <w:rsid w:val="00643E8D"/>
    <w:rsid w:val="00643EDA"/>
    <w:rsid w:val="006444DC"/>
    <w:rsid w:val="006450D3"/>
    <w:rsid w:val="0064510B"/>
    <w:rsid w:val="0064547C"/>
    <w:rsid w:val="006456F3"/>
    <w:rsid w:val="0064586E"/>
    <w:rsid w:val="00645D81"/>
    <w:rsid w:val="0064624E"/>
    <w:rsid w:val="00646365"/>
    <w:rsid w:val="006463D1"/>
    <w:rsid w:val="006467B6"/>
    <w:rsid w:val="0064694F"/>
    <w:rsid w:val="006469C8"/>
    <w:rsid w:val="00646D7A"/>
    <w:rsid w:val="00647093"/>
    <w:rsid w:val="0064746B"/>
    <w:rsid w:val="00647F76"/>
    <w:rsid w:val="0065074F"/>
    <w:rsid w:val="00650AB9"/>
    <w:rsid w:val="00650B10"/>
    <w:rsid w:val="00650D3A"/>
    <w:rsid w:val="00650DF1"/>
    <w:rsid w:val="006512DB"/>
    <w:rsid w:val="006515C0"/>
    <w:rsid w:val="006516DA"/>
    <w:rsid w:val="00651848"/>
    <w:rsid w:val="006527AD"/>
    <w:rsid w:val="00652A52"/>
    <w:rsid w:val="00652A6F"/>
    <w:rsid w:val="006530BC"/>
    <w:rsid w:val="00653C6A"/>
    <w:rsid w:val="00653C93"/>
    <w:rsid w:val="006541B6"/>
    <w:rsid w:val="00654416"/>
    <w:rsid w:val="0065456D"/>
    <w:rsid w:val="00654975"/>
    <w:rsid w:val="00655136"/>
    <w:rsid w:val="0065567A"/>
    <w:rsid w:val="00655733"/>
    <w:rsid w:val="00655ACD"/>
    <w:rsid w:val="006564FA"/>
    <w:rsid w:val="00656662"/>
    <w:rsid w:val="006567EC"/>
    <w:rsid w:val="00656A92"/>
    <w:rsid w:val="00656DDE"/>
    <w:rsid w:val="00657297"/>
    <w:rsid w:val="0066011D"/>
    <w:rsid w:val="00660126"/>
    <w:rsid w:val="006601D7"/>
    <w:rsid w:val="006606C2"/>
    <w:rsid w:val="006607C0"/>
    <w:rsid w:val="00660863"/>
    <w:rsid w:val="00660B8E"/>
    <w:rsid w:val="00660D33"/>
    <w:rsid w:val="006612A2"/>
    <w:rsid w:val="006613A6"/>
    <w:rsid w:val="0066175D"/>
    <w:rsid w:val="0066189D"/>
    <w:rsid w:val="006627A2"/>
    <w:rsid w:val="006634E6"/>
    <w:rsid w:val="0066410D"/>
    <w:rsid w:val="006641A8"/>
    <w:rsid w:val="00664BF0"/>
    <w:rsid w:val="00664DDE"/>
    <w:rsid w:val="00665297"/>
    <w:rsid w:val="006655EE"/>
    <w:rsid w:val="00665BD8"/>
    <w:rsid w:val="00666363"/>
    <w:rsid w:val="00666C17"/>
    <w:rsid w:val="00666FE0"/>
    <w:rsid w:val="00667247"/>
    <w:rsid w:val="006672EA"/>
    <w:rsid w:val="00667958"/>
    <w:rsid w:val="00667EE7"/>
    <w:rsid w:val="00670922"/>
    <w:rsid w:val="00670A08"/>
    <w:rsid w:val="00670BE1"/>
    <w:rsid w:val="00670E7E"/>
    <w:rsid w:val="006711E9"/>
    <w:rsid w:val="00672133"/>
    <w:rsid w:val="0067218F"/>
    <w:rsid w:val="00672BC9"/>
    <w:rsid w:val="00673253"/>
    <w:rsid w:val="0067330D"/>
    <w:rsid w:val="0067355A"/>
    <w:rsid w:val="0067366A"/>
    <w:rsid w:val="0067366D"/>
    <w:rsid w:val="00673A92"/>
    <w:rsid w:val="00673CFE"/>
    <w:rsid w:val="006741F2"/>
    <w:rsid w:val="00674CC3"/>
    <w:rsid w:val="00674CF5"/>
    <w:rsid w:val="006752AA"/>
    <w:rsid w:val="00675A6C"/>
    <w:rsid w:val="00675A9A"/>
    <w:rsid w:val="00675C72"/>
    <w:rsid w:val="00676BB3"/>
    <w:rsid w:val="00676DD1"/>
    <w:rsid w:val="006771F9"/>
    <w:rsid w:val="006772F4"/>
    <w:rsid w:val="00677386"/>
    <w:rsid w:val="0067759C"/>
    <w:rsid w:val="006776D7"/>
    <w:rsid w:val="00677739"/>
    <w:rsid w:val="00677996"/>
    <w:rsid w:val="00677E42"/>
    <w:rsid w:val="006800C6"/>
    <w:rsid w:val="00680C00"/>
    <w:rsid w:val="00681003"/>
    <w:rsid w:val="006817C9"/>
    <w:rsid w:val="00682074"/>
    <w:rsid w:val="00682881"/>
    <w:rsid w:val="00682B6D"/>
    <w:rsid w:val="0068362F"/>
    <w:rsid w:val="00683D39"/>
    <w:rsid w:val="00683ECE"/>
    <w:rsid w:val="00684148"/>
    <w:rsid w:val="006842E9"/>
    <w:rsid w:val="00684D23"/>
    <w:rsid w:val="006855F6"/>
    <w:rsid w:val="00686024"/>
    <w:rsid w:val="006862F2"/>
    <w:rsid w:val="006865B3"/>
    <w:rsid w:val="006868F1"/>
    <w:rsid w:val="00686A5B"/>
    <w:rsid w:val="00686CDA"/>
    <w:rsid w:val="006872DB"/>
    <w:rsid w:val="00687529"/>
    <w:rsid w:val="00687E2D"/>
    <w:rsid w:val="006907BB"/>
    <w:rsid w:val="00690EA4"/>
    <w:rsid w:val="006913FC"/>
    <w:rsid w:val="006914D1"/>
    <w:rsid w:val="00691959"/>
    <w:rsid w:val="00691FDA"/>
    <w:rsid w:val="006921A0"/>
    <w:rsid w:val="00692572"/>
    <w:rsid w:val="00692647"/>
    <w:rsid w:val="00692AE4"/>
    <w:rsid w:val="00693847"/>
    <w:rsid w:val="00693A37"/>
    <w:rsid w:val="00694FCD"/>
    <w:rsid w:val="00695262"/>
    <w:rsid w:val="00695FC2"/>
    <w:rsid w:val="0069642C"/>
    <w:rsid w:val="0069663D"/>
    <w:rsid w:val="00696949"/>
    <w:rsid w:val="00696D5F"/>
    <w:rsid w:val="00696EC1"/>
    <w:rsid w:val="00697052"/>
    <w:rsid w:val="006977C8"/>
    <w:rsid w:val="00697DC8"/>
    <w:rsid w:val="006A017D"/>
    <w:rsid w:val="006A0991"/>
    <w:rsid w:val="006A0EC3"/>
    <w:rsid w:val="006A0FE4"/>
    <w:rsid w:val="006A1644"/>
    <w:rsid w:val="006A18D6"/>
    <w:rsid w:val="006A1ADD"/>
    <w:rsid w:val="006A1FA0"/>
    <w:rsid w:val="006A2492"/>
    <w:rsid w:val="006A2809"/>
    <w:rsid w:val="006A2B92"/>
    <w:rsid w:val="006A3AC7"/>
    <w:rsid w:val="006A405B"/>
    <w:rsid w:val="006A42EC"/>
    <w:rsid w:val="006A449A"/>
    <w:rsid w:val="006A46FB"/>
    <w:rsid w:val="006A48EC"/>
    <w:rsid w:val="006A4DDA"/>
    <w:rsid w:val="006A4E81"/>
    <w:rsid w:val="006A567A"/>
    <w:rsid w:val="006A5952"/>
    <w:rsid w:val="006A5E28"/>
    <w:rsid w:val="006A5FE5"/>
    <w:rsid w:val="006A697B"/>
    <w:rsid w:val="006A6BC0"/>
    <w:rsid w:val="006A70B2"/>
    <w:rsid w:val="006A72EF"/>
    <w:rsid w:val="006A7AFF"/>
    <w:rsid w:val="006A7B4C"/>
    <w:rsid w:val="006B0483"/>
    <w:rsid w:val="006B0AEC"/>
    <w:rsid w:val="006B0C05"/>
    <w:rsid w:val="006B0C42"/>
    <w:rsid w:val="006B16F2"/>
    <w:rsid w:val="006B1816"/>
    <w:rsid w:val="006B1AEA"/>
    <w:rsid w:val="006B1B7F"/>
    <w:rsid w:val="006B2099"/>
    <w:rsid w:val="006B2331"/>
    <w:rsid w:val="006B2927"/>
    <w:rsid w:val="006B3139"/>
    <w:rsid w:val="006B3823"/>
    <w:rsid w:val="006B3B65"/>
    <w:rsid w:val="006B3B99"/>
    <w:rsid w:val="006B460E"/>
    <w:rsid w:val="006B47F3"/>
    <w:rsid w:val="006B4D8C"/>
    <w:rsid w:val="006B4DC1"/>
    <w:rsid w:val="006B50CF"/>
    <w:rsid w:val="006B61ED"/>
    <w:rsid w:val="006B62C3"/>
    <w:rsid w:val="006B6F28"/>
    <w:rsid w:val="006B6F29"/>
    <w:rsid w:val="006B708D"/>
    <w:rsid w:val="006B7927"/>
    <w:rsid w:val="006B7E9C"/>
    <w:rsid w:val="006C03B8"/>
    <w:rsid w:val="006C05B4"/>
    <w:rsid w:val="006C0A7F"/>
    <w:rsid w:val="006C0B3E"/>
    <w:rsid w:val="006C1094"/>
    <w:rsid w:val="006C1313"/>
    <w:rsid w:val="006C2629"/>
    <w:rsid w:val="006C29F3"/>
    <w:rsid w:val="006C2A25"/>
    <w:rsid w:val="006C2ADF"/>
    <w:rsid w:val="006C2FB1"/>
    <w:rsid w:val="006C3B21"/>
    <w:rsid w:val="006C3B73"/>
    <w:rsid w:val="006C3FCA"/>
    <w:rsid w:val="006C4465"/>
    <w:rsid w:val="006C4470"/>
    <w:rsid w:val="006C5093"/>
    <w:rsid w:val="006C5118"/>
    <w:rsid w:val="006C56D5"/>
    <w:rsid w:val="006C58DD"/>
    <w:rsid w:val="006C5EC9"/>
    <w:rsid w:val="006C6059"/>
    <w:rsid w:val="006C627B"/>
    <w:rsid w:val="006C62F0"/>
    <w:rsid w:val="006C63B1"/>
    <w:rsid w:val="006C66BB"/>
    <w:rsid w:val="006C66EF"/>
    <w:rsid w:val="006C677F"/>
    <w:rsid w:val="006C7522"/>
    <w:rsid w:val="006C75AE"/>
    <w:rsid w:val="006C77EF"/>
    <w:rsid w:val="006C78CA"/>
    <w:rsid w:val="006C78E0"/>
    <w:rsid w:val="006D0322"/>
    <w:rsid w:val="006D1386"/>
    <w:rsid w:val="006D13BF"/>
    <w:rsid w:val="006D17F3"/>
    <w:rsid w:val="006D1EA0"/>
    <w:rsid w:val="006D200A"/>
    <w:rsid w:val="006D2509"/>
    <w:rsid w:val="006D3625"/>
    <w:rsid w:val="006D380B"/>
    <w:rsid w:val="006D3960"/>
    <w:rsid w:val="006D3A2D"/>
    <w:rsid w:val="006D409E"/>
    <w:rsid w:val="006D4433"/>
    <w:rsid w:val="006D4A97"/>
    <w:rsid w:val="006D4CB5"/>
    <w:rsid w:val="006D4D26"/>
    <w:rsid w:val="006D5163"/>
    <w:rsid w:val="006D5BB0"/>
    <w:rsid w:val="006D5CF8"/>
    <w:rsid w:val="006D5F3B"/>
    <w:rsid w:val="006D6453"/>
    <w:rsid w:val="006D65F3"/>
    <w:rsid w:val="006D6888"/>
    <w:rsid w:val="006D6B90"/>
    <w:rsid w:val="006D6C41"/>
    <w:rsid w:val="006D6F08"/>
    <w:rsid w:val="006D78F6"/>
    <w:rsid w:val="006D7E3C"/>
    <w:rsid w:val="006E0152"/>
    <w:rsid w:val="006E062C"/>
    <w:rsid w:val="006E07EA"/>
    <w:rsid w:val="006E0C6D"/>
    <w:rsid w:val="006E129F"/>
    <w:rsid w:val="006E1394"/>
    <w:rsid w:val="006E1511"/>
    <w:rsid w:val="006E1C82"/>
    <w:rsid w:val="006E1FFA"/>
    <w:rsid w:val="006E2884"/>
    <w:rsid w:val="006E28B7"/>
    <w:rsid w:val="006E2A9B"/>
    <w:rsid w:val="006E2ADC"/>
    <w:rsid w:val="006E31E2"/>
    <w:rsid w:val="006E3310"/>
    <w:rsid w:val="006E3596"/>
    <w:rsid w:val="006E4558"/>
    <w:rsid w:val="006E4E26"/>
    <w:rsid w:val="006E4E39"/>
    <w:rsid w:val="006E5189"/>
    <w:rsid w:val="006E561E"/>
    <w:rsid w:val="006E565E"/>
    <w:rsid w:val="006E5E08"/>
    <w:rsid w:val="006E63C7"/>
    <w:rsid w:val="006E673D"/>
    <w:rsid w:val="006E6E4F"/>
    <w:rsid w:val="006E738A"/>
    <w:rsid w:val="006E7572"/>
    <w:rsid w:val="006E7D3B"/>
    <w:rsid w:val="006E7E32"/>
    <w:rsid w:val="006F0911"/>
    <w:rsid w:val="006F09F7"/>
    <w:rsid w:val="006F0CEA"/>
    <w:rsid w:val="006F1589"/>
    <w:rsid w:val="006F1B70"/>
    <w:rsid w:val="006F216E"/>
    <w:rsid w:val="006F2E22"/>
    <w:rsid w:val="006F339B"/>
    <w:rsid w:val="006F341D"/>
    <w:rsid w:val="006F342D"/>
    <w:rsid w:val="006F3C27"/>
    <w:rsid w:val="006F3CDE"/>
    <w:rsid w:val="006F4214"/>
    <w:rsid w:val="006F4859"/>
    <w:rsid w:val="006F4A33"/>
    <w:rsid w:val="006F4D26"/>
    <w:rsid w:val="006F4ECE"/>
    <w:rsid w:val="006F50D8"/>
    <w:rsid w:val="006F57F5"/>
    <w:rsid w:val="006F58D4"/>
    <w:rsid w:val="006F60A7"/>
    <w:rsid w:val="006F6582"/>
    <w:rsid w:val="006F7529"/>
    <w:rsid w:val="006F7AA5"/>
    <w:rsid w:val="00700170"/>
    <w:rsid w:val="00700397"/>
    <w:rsid w:val="00700E16"/>
    <w:rsid w:val="00700F89"/>
    <w:rsid w:val="0070139F"/>
    <w:rsid w:val="00701DDF"/>
    <w:rsid w:val="007023B4"/>
    <w:rsid w:val="007025ED"/>
    <w:rsid w:val="0070272B"/>
    <w:rsid w:val="0070277E"/>
    <w:rsid w:val="00702A5B"/>
    <w:rsid w:val="0070346E"/>
    <w:rsid w:val="00703493"/>
    <w:rsid w:val="0070446C"/>
    <w:rsid w:val="0070471F"/>
    <w:rsid w:val="00704EDB"/>
    <w:rsid w:val="00705185"/>
    <w:rsid w:val="007051B8"/>
    <w:rsid w:val="00706101"/>
    <w:rsid w:val="007066F2"/>
    <w:rsid w:val="00706736"/>
    <w:rsid w:val="00706CF5"/>
    <w:rsid w:val="00707072"/>
    <w:rsid w:val="00707123"/>
    <w:rsid w:val="00707C71"/>
    <w:rsid w:val="00707D35"/>
    <w:rsid w:val="00707D61"/>
    <w:rsid w:val="00710069"/>
    <w:rsid w:val="00710718"/>
    <w:rsid w:val="00710842"/>
    <w:rsid w:val="0071108B"/>
    <w:rsid w:val="007110CE"/>
    <w:rsid w:val="00711272"/>
    <w:rsid w:val="00711575"/>
    <w:rsid w:val="00711653"/>
    <w:rsid w:val="007118A9"/>
    <w:rsid w:val="00711A28"/>
    <w:rsid w:val="00711AAE"/>
    <w:rsid w:val="00712170"/>
    <w:rsid w:val="00712287"/>
    <w:rsid w:val="007125D1"/>
    <w:rsid w:val="00712772"/>
    <w:rsid w:val="00712F7E"/>
    <w:rsid w:val="00713476"/>
    <w:rsid w:val="00713D1B"/>
    <w:rsid w:val="007143E1"/>
    <w:rsid w:val="007148B7"/>
    <w:rsid w:val="007148D3"/>
    <w:rsid w:val="00714A3C"/>
    <w:rsid w:val="00715393"/>
    <w:rsid w:val="007154C0"/>
    <w:rsid w:val="00715B9A"/>
    <w:rsid w:val="00715BFB"/>
    <w:rsid w:val="00715C56"/>
    <w:rsid w:val="00716039"/>
    <w:rsid w:val="007164AD"/>
    <w:rsid w:val="00716835"/>
    <w:rsid w:val="00716B0B"/>
    <w:rsid w:val="00717346"/>
    <w:rsid w:val="007178B0"/>
    <w:rsid w:val="00717BB5"/>
    <w:rsid w:val="00717D96"/>
    <w:rsid w:val="00717DF8"/>
    <w:rsid w:val="0072038C"/>
    <w:rsid w:val="00720BC9"/>
    <w:rsid w:val="0072160C"/>
    <w:rsid w:val="00721749"/>
    <w:rsid w:val="00721754"/>
    <w:rsid w:val="007217CF"/>
    <w:rsid w:val="0072193E"/>
    <w:rsid w:val="00722130"/>
    <w:rsid w:val="007221B6"/>
    <w:rsid w:val="007221E8"/>
    <w:rsid w:val="007221FC"/>
    <w:rsid w:val="00722260"/>
    <w:rsid w:val="0072273A"/>
    <w:rsid w:val="007228CC"/>
    <w:rsid w:val="007237F1"/>
    <w:rsid w:val="0072401A"/>
    <w:rsid w:val="0072443C"/>
    <w:rsid w:val="0072459D"/>
    <w:rsid w:val="007256A3"/>
    <w:rsid w:val="007257D0"/>
    <w:rsid w:val="00725C5E"/>
    <w:rsid w:val="007261DE"/>
    <w:rsid w:val="00726232"/>
    <w:rsid w:val="0072687A"/>
    <w:rsid w:val="0072687B"/>
    <w:rsid w:val="007268CC"/>
    <w:rsid w:val="00726A2F"/>
    <w:rsid w:val="00726D5C"/>
    <w:rsid w:val="00726EA6"/>
    <w:rsid w:val="00726F36"/>
    <w:rsid w:val="00727208"/>
    <w:rsid w:val="00727680"/>
    <w:rsid w:val="00727853"/>
    <w:rsid w:val="00727D0A"/>
    <w:rsid w:val="00727EC5"/>
    <w:rsid w:val="00727F3C"/>
    <w:rsid w:val="00730165"/>
    <w:rsid w:val="0073016E"/>
    <w:rsid w:val="00731206"/>
    <w:rsid w:val="00731265"/>
    <w:rsid w:val="00731497"/>
    <w:rsid w:val="00731896"/>
    <w:rsid w:val="007323E5"/>
    <w:rsid w:val="00732A85"/>
    <w:rsid w:val="007335EF"/>
    <w:rsid w:val="00733870"/>
    <w:rsid w:val="0073403D"/>
    <w:rsid w:val="00734376"/>
    <w:rsid w:val="00734736"/>
    <w:rsid w:val="007348B1"/>
    <w:rsid w:val="00734CA6"/>
    <w:rsid w:val="00735B28"/>
    <w:rsid w:val="00736157"/>
    <w:rsid w:val="007362A6"/>
    <w:rsid w:val="007366ED"/>
    <w:rsid w:val="00736D7D"/>
    <w:rsid w:val="00736E3E"/>
    <w:rsid w:val="00736FAF"/>
    <w:rsid w:val="0073745B"/>
    <w:rsid w:val="007374B8"/>
    <w:rsid w:val="007403F7"/>
    <w:rsid w:val="00740A3E"/>
    <w:rsid w:val="00740E58"/>
    <w:rsid w:val="00741061"/>
    <w:rsid w:val="00741081"/>
    <w:rsid w:val="00741773"/>
    <w:rsid w:val="00741B6D"/>
    <w:rsid w:val="00741C2A"/>
    <w:rsid w:val="00741FE8"/>
    <w:rsid w:val="007422FF"/>
    <w:rsid w:val="00742D58"/>
    <w:rsid w:val="00743337"/>
    <w:rsid w:val="0074363F"/>
    <w:rsid w:val="00743DC7"/>
    <w:rsid w:val="0074402A"/>
    <w:rsid w:val="00744388"/>
    <w:rsid w:val="007445A0"/>
    <w:rsid w:val="007446D0"/>
    <w:rsid w:val="0074477F"/>
    <w:rsid w:val="0074504C"/>
    <w:rsid w:val="00745110"/>
    <w:rsid w:val="00745192"/>
    <w:rsid w:val="0074524B"/>
    <w:rsid w:val="007453A4"/>
    <w:rsid w:val="00745789"/>
    <w:rsid w:val="007457BE"/>
    <w:rsid w:val="00746264"/>
    <w:rsid w:val="007463BD"/>
    <w:rsid w:val="00746638"/>
    <w:rsid w:val="00746AC7"/>
    <w:rsid w:val="00746FF0"/>
    <w:rsid w:val="0074777F"/>
    <w:rsid w:val="00747CD5"/>
    <w:rsid w:val="00747D06"/>
    <w:rsid w:val="00747D8B"/>
    <w:rsid w:val="0075103B"/>
    <w:rsid w:val="0075104C"/>
    <w:rsid w:val="00751228"/>
    <w:rsid w:val="007513E0"/>
    <w:rsid w:val="00751494"/>
    <w:rsid w:val="007516B4"/>
    <w:rsid w:val="0075215D"/>
    <w:rsid w:val="007538E6"/>
    <w:rsid w:val="00753E65"/>
    <w:rsid w:val="00753F1C"/>
    <w:rsid w:val="00754403"/>
    <w:rsid w:val="0075471E"/>
    <w:rsid w:val="00754A6E"/>
    <w:rsid w:val="00755326"/>
    <w:rsid w:val="00755A61"/>
    <w:rsid w:val="00756120"/>
    <w:rsid w:val="007563A3"/>
    <w:rsid w:val="00756BC1"/>
    <w:rsid w:val="00756D68"/>
    <w:rsid w:val="007571E1"/>
    <w:rsid w:val="0075750A"/>
    <w:rsid w:val="007576E5"/>
    <w:rsid w:val="00757A16"/>
    <w:rsid w:val="007604B2"/>
    <w:rsid w:val="007608A1"/>
    <w:rsid w:val="00760BEF"/>
    <w:rsid w:val="00760DFB"/>
    <w:rsid w:val="00760F41"/>
    <w:rsid w:val="00761160"/>
    <w:rsid w:val="007611A7"/>
    <w:rsid w:val="00761434"/>
    <w:rsid w:val="00761701"/>
    <w:rsid w:val="007617A8"/>
    <w:rsid w:val="007619E5"/>
    <w:rsid w:val="007621B8"/>
    <w:rsid w:val="007628DF"/>
    <w:rsid w:val="00762E25"/>
    <w:rsid w:val="00763505"/>
    <w:rsid w:val="0076366B"/>
    <w:rsid w:val="00763E7F"/>
    <w:rsid w:val="00763FAF"/>
    <w:rsid w:val="00764066"/>
    <w:rsid w:val="007642E3"/>
    <w:rsid w:val="007643D0"/>
    <w:rsid w:val="00764DC2"/>
    <w:rsid w:val="00764DF9"/>
    <w:rsid w:val="00764E2B"/>
    <w:rsid w:val="00765281"/>
    <w:rsid w:val="0076554F"/>
    <w:rsid w:val="00765C19"/>
    <w:rsid w:val="00765C75"/>
    <w:rsid w:val="00765EFB"/>
    <w:rsid w:val="00766BAD"/>
    <w:rsid w:val="00767103"/>
    <w:rsid w:val="007674D0"/>
    <w:rsid w:val="00767B86"/>
    <w:rsid w:val="00767C67"/>
    <w:rsid w:val="007700D4"/>
    <w:rsid w:val="0077013E"/>
    <w:rsid w:val="007703B7"/>
    <w:rsid w:val="00770DD4"/>
    <w:rsid w:val="00771C02"/>
    <w:rsid w:val="00771D71"/>
    <w:rsid w:val="007729A2"/>
    <w:rsid w:val="007731D2"/>
    <w:rsid w:val="007732EE"/>
    <w:rsid w:val="007736D1"/>
    <w:rsid w:val="00773955"/>
    <w:rsid w:val="0077396E"/>
    <w:rsid w:val="00773D27"/>
    <w:rsid w:val="00774222"/>
    <w:rsid w:val="00774671"/>
    <w:rsid w:val="00774D60"/>
    <w:rsid w:val="00774E6D"/>
    <w:rsid w:val="007755F2"/>
    <w:rsid w:val="00775883"/>
    <w:rsid w:val="007758F8"/>
    <w:rsid w:val="00775D94"/>
    <w:rsid w:val="00775F44"/>
    <w:rsid w:val="007765ED"/>
    <w:rsid w:val="007768AF"/>
    <w:rsid w:val="00776971"/>
    <w:rsid w:val="00776C63"/>
    <w:rsid w:val="00776D0F"/>
    <w:rsid w:val="0077731F"/>
    <w:rsid w:val="00777864"/>
    <w:rsid w:val="00777C60"/>
    <w:rsid w:val="00780146"/>
    <w:rsid w:val="0078030C"/>
    <w:rsid w:val="00780A80"/>
    <w:rsid w:val="00780F92"/>
    <w:rsid w:val="00781310"/>
    <w:rsid w:val="0078177E"/>
    <w:rsid w:val="0078226B"/>
    <w:rsid w:val="007823A3"/>
    <w:rsid w:val="007823DE"/>
    <w:rsid w:val="0078264B"/>
    <w:rsid w:val="0078304C"/>
    <w:rsid w:val="007833B1"/>
    <w:rsid w:val="007834AA"/>
    <w:rsid w:val="00783673"/>
    <w:rsid w:val="00783AC2"/>
    <w:rsid w:val="00784173"/>
    <w:rsid w:val="00785353"/>
    <w:rsid w:val="00785490"/>
    <w:rsid w:val="00785AE0"/>
    <w:rsid w:val="00785B23"/>
    <w:rsid w:val="00787986"/>
    <w:rsid w:val="00787EBD"/>
    <w:rsid w:val="00790E91"/>
    <w:rsid w:val="00791570"/>
    <w:rsid w:val="007915D9"/>
    <w:rsid w:val="0079182A"/>
    <w:rsid w:val="00791BC0"/>
    <w:rsid w:val="00791F06"/>
    <w:rsid w:val="00791F3A"/>
    <w:rsid w:val="00792286"/>
    <w:rsid w:val="007925D4"/>
    <w:rsid w:val="007925EA"/>
    <w:rsid w:val="007926C0"/>
    <w:rsid w:val="00792799"/>
    <w:rsid w:val="00792F7B"/>
    <w:rsid w:val="007935A1"/>
    <w:rsid w:val="007935C3"/>
    <w:rsid w:val="007937AD"/>
    <w:rsid w:val="00793CD8"/>
    <w:rsid w:val="00794596"/>
    <w:rsid w:val="0079486B"/>
    <w:rsid w:val="00794FD6"/>
    <w:rsid w:val="0079518F"/>
    <w:rsid w:val="007956A2"/>
    <w:rsid w:val="00795802"/>
    <w:rsid w:val="00795887"/>
    <w:rsid w:val="00795A01"/>
    <w:rsid w:val="00795C92"/>
    <w:rsid w:val="00796231"/>
    <w:rsid w:val="007964DB"/>
    <w:rsid w:val="007966AB"/>
    <w:rsid w:val="0079679F"/>
    <w:rsid w:val="007967F8"/>
    <w:rsid w:val="007969F9"/>
    <w:rsid w:val="00797296"/>
    <w:rsid w:val="007974C5"/>
    <w:rsid w:val="00797A08"/>
    <w:rsid w:val="00797AD8"/>
    <w:rsid w:val="00797AEB"/>
    <w:rsid w:val="00797E09"/>
    <w:rsid w:val="007A0993"/>
    <w:rsid w:val="007A1009"/>
    <w:rsid w:val="007A12ED"/>
    <w:rsid w:val="007A1741"/>
    <w:rsid w:val="007A1870"/>
    <w:rsid w:val="007A1AC0"/>
    <w:rsid w:val="007A1CB3"/>
    <w:rsid w:val="007A1CD2"/>
    <w:rsid w:val="007A247A"/>
    <w:rsid w:val="007A2E07"/>
    <w:rsid w:val="007A306F"/>
    <w:rsid w:val="007A3F1B"/>
    <w:rsid w:val="007A43A6"/>
    <w:rsid w:val="007A451E"/>
    <w:rsid w:val="007A4944"/>
    <w:rsid w:val="007A4CA2"/>
    <w:rsid w:val="007A4ECC"/>
    <w:rsid w:val="007A50E6"/>
    <w:rsid w:val="007A56BD"/>
    <w:rsid w:val="007A58A6"/>
    <w:rsid w:val="007A6283"/>
    <w:rsid w:val="007A6EBD"/>
    <w:rsid w:val="007A706D"/>
    <w:rsid w:val="007B00F2"/>
    <w:rsid w:val="007B1384"/>
    <w:rsid w:val="007B1A2E"/>
    <w:rsid w:val="007B1B8B"/>
    <w:rsid w:val="007B1C8D"/>
    <w:rsid w:val="007B1F33"/>
    <w:rsid w:val="007B2035"/>
    <w:rsid w:val="007B2831"/>
    <w:rsid w:val="007B3467"/>
    <w:rsid w:val="007B3479"/>
    <w:rsid w:val="007B35EF"/>
    <w:rsid w:val="007B3924"/>
    <w:rsid w:val="007B3BDA"/>
    <w:rsid w:val="007B3D2D"/>
    <w:rsid w:val="007B4069"/>
    <w:rsid w:val="007B47A8"/>
    <w:rsid w:val="007B4B1C"/>
    <w:rsid w:val="007B4BF1"/>
    <w:rsid w:val="007B4DFB"/>
    <w:rsid w:val="007B50AE"/>
    <w:rsid w:val="007B51DF"/>
    <w:rsid w:val="007B5610"/>
    <w:rsid w:val="007B5898"/>
    <w:rsid w:val="007B5B22"/>
    <w:rsid w:val="007B6240"/>
    <w:rsid w:val="007B629E"/>
    <w:rsid w:val="007B63A3"/>
    <w:rsid w:val="007B65A4"/>
    <w:rsid w:val="007B6903"/>
    <w:rsid w:val="007B6D5C"/>
    <w:rsid w:val="007B71C0"/>
    <w:rsid w:val="007B73D2"/>
    <w:rsid w:val="007B78EE"/>
    <w:rsid w:val="007B78F8"/>
    <w:rsid w:val="007B7AF5"/>
    <w:rsid w:val="007B7CB4"/>
    <w:rsid w:val="007C05DD"/>
    <w:rsid w:val="007C0AFF"/>
    <w:rsid w:val="007C0CD5"/>
    <w:rsid w:val="007C0DE7"/>
    <w:rsid w:val="007C13EC"/>
    <w:rsid w:val="007C13F9"/>
    <w:rsid w:val="007C178D"/>
    <w:rsid w:val="007C17AD"/>
    <w:rsid w:val="007C1D08"/>
    <w:rsid w:val="007C2862"/>
    <w:rsid w:val="007C3616"/>
    <w:rsid w:val="007C3C41"/>
    <w:rsid w:val="007C3D18"/>
    <w:rsid w:val="007C42DD"/>
    <w:rsid w:val="007C48B2"/>
    <w:rsid w:val="007C4BF5"/>
    <w:rsid w:val="007C4DD3"/>
    <w:rsid w:val="007C5764"/>
    <w:rsid w:val="007C59A5"/>
    <w:rsid w:val="007C60BF"/>
    <w:rsid w:val="007C63A7"/>
    <w:rsid w:val="007C6A07"/>
    <w:rsid w:val="007C721E"/>
    <w:rsid w:val="007C75A1"/>
    <w:rsid w:val="007C77A5"/>
    <w:rsid w:val="007C7B35"/>
    <w:rsid w:val="007C7E4B"/>
    <w:rsid w:val="007C7FA1"/>
    <w:rsid w:val="007D04E5"/>
    <w:rsid w:val="007D0A7C"/>
    <w:rsid w:val="007D0FF4"/>
    <w:rsid w:val="007D142C"/>
    <w:rsid w:val="007D1473"/>
    <w:rsid w:val="007D2180"/>
    <w:rsid w:val="007D21AC"/>
    <w:rsid w:val="007D28DC"/>
    <w:rsid w:val="007D3267"/>
    <w:rsid w:val="007D450C"/>
    <w:rsid w:val="007D48D8"/>
    <w:rsid w:val="007D5901"/>
    <w:rsid w:val="007D5A6D"/>
    <w:rsid w:val="007D5AA9"/>
    <w:rsid w:val="007D5EC4"/>
    <w:rsid w:val="007D6079"/>
    <w:rsid w:val="007D60E8"/>
    <w:rsid w:val="007D662A"/>
    <w:rsid w:val="007D68A4"/>
    <w:rsid w:val="007D6BB5"/>
    <w:rsid w:val="007D70E7"/>
    <w:rsid w:val="007D7526"/>
    <w:rsid w:val="007D77D8"/>
    <w:rsid w:val="007E021B"/>
    <w:rsid w:val="007E060A"/>
    <w:rsid w:val="007E0BB3"/>
    <w:rsid w:val="007E0D1D"/>
    <w:rsid w:val="007E1236"/>
    <w:rsid w:val="007E14CC"/>
    <w:rsid w:val="007E1790"/>
    <w:rsid w:val="007E1ABA"/>
    <w:rsid w:val="007E1E73"/>
    <w:rsid w:val="007E1FEA"/>
    <w:rsid w:val="007E279F"/>
    <w:rsid w:val="007E2B81"/>
    <w:rsid w:val="007E2DC9"/>
    <w:rsid w:val="007E344D"/>
    <w:rsid w:val="007E3720"/>
    <w:rsid w:val="007E37B4"/>
    <w:rsid w:val="007E3972"/>
    <w:rsid w:val="007E40D5"/>
    <w:rsid w:val="007E4322"/>
    <w:rsid w:val="007E4610"/>
    <w:rsid w:val="007E4715"/>
    <w:rsid w:val="007E4733"/>
    <w:rsid w:val="007E505B"/>
    <w:rsid w:val="007E50D9"/>
    <w:rsid w:val="007E7091"/>
    <w:rsid w:val="007E7388"/>
    <w:rsid w:val="007E79AE"/>
    <w:rsid w:val="007F00D7"/>
    <w:rsid w:val="007F0CE3"/>
    <w:rsid w:val="007F14E8"/>
    <w:rsid w:val="007F18FC"/>
    <w:rsid w:val="007F1BF9"/>
    <w:rsid w:val="007F1F67"/>
    <w:rsid w:val="007F27DD"/>
    <w:rsid w:val="007F3143"/>
    <w:rsid w:val="007F314B"/>
    <w:rsid w:val="007F32B7"/>
    <w:rsid w:val="007F361D"/>
    <w:rsid w:val="007F3769"/>
    <w:rsid w:val="007F377E"/>
    <w:rsid w:val="007F38B1"/>
    <w:rsid w:val="007F443F"/>
    <w:rsid w:val="007F467A"/>
    <w:rsid w:val="007F4AE2"/>
    <w:rsid w:val="007F4B11"/>
    <w:rsid w:val="007F4C4A"/>
    <w:rsid w:val="007F4E38"/>
    <w:rsid w:val="007F4F77"/>
    <w:rsid w:val="007F51BF"/>
    <w:rsid w:val="007F5BDB"/>
    <w:rsid w:val="007F626D"/>
    <w:rsid w:val="007F6346"/>
    <w:rsid w:val="007F63AC"/>
    <w:rsid w:val="007F63F0"/>
    <w:rsid w:val="007F7363"/>
    <w:rsid w:val="007F755A"/>
    <w:rsid w:val="00800B05"/>
    <w:rsid w:val="0080176E"/>
    <w:rsid w:val="0080185F"/>
    <w:rsid w:val="0080192C"/>
    <w:rsid w:val="00801BF2"/>
    <w:rsid w:val="00801CEB"/>
    <w:rsid w:val="00803301"/>
    <w:rsid w:val="00803597"/>
    <w:rsid w:val="00803CAF"/>
    <w:rsid w:val="00803EEA"/>
    <w:rsid w:val="00803FAE"/>
    <w:rsid w:val="00803FF6"/>
    <w:rsid w:val="008044E6"/>
    <w:rsid w:val="00804501"/>
    <w:rsid w:val="008047EA"/>
    <w:rsid w:val="00804840"/>
    <w:rsid w:val="00804AFD"/>
    <w:rsid w:val="00804ECB"/>
    <w:rsid w:val="00805020"/>
    <w:rsid w:val="0080540D"/>
    <w:rsid w:val="008057F4"/>
    <w:rsid w:val="0080605F"/>
    <w:rsid w:val="008063A6"/>
    <w:rsid w:val="00806670"/>
    <w:rsid w:val="00806E18"/>
    <w:rsid w:val="0080751B"/>
    <w:rsid w:val="00807786"/>
    <w:rsid w:val="008100B4"/>
    <w:rsid w:val="00810285"/>
    <w:rsid w:val="0081074D"/>
    <w:rsid w:val="008107D9"/>
    <w:rsid w:val="0081139D"/>
    <w:rsid w:val="00811825"/>
    <w:rsid w:val="00811AA2"/>
    <w:rsid w:val="00811FCB"/>
    <w:rsid w:val="0081237A"/>
    <w:rsid w:val="00812515"/>
    <w:rsid w:val="0081270B"/>
    <w:rsid w:val="00812B16"/>
    <w:rsid w:val="00812F85"/>
    <w:rsid w:val="00813584"/>
    <w:rsid w:val="00813674"/>
    <w:rsid w:val="008152C5"/>
    <w:rsid w:val="008154B3"/>
    <w:rsid w:val="008155F1"/>
    <w:rsid w:val="008158D6"/>
    <w:rsid w:val="00815A61"/>
    <w:rsid w:val="00815DD8"/>
    <w:rsid w:val="0081601C"/>
    <w:rsid w:val="008162FF"/>
    <w:rsid w:val="00816798"/>
    <w:rsid w:val="0081692D"/>
    <w:rsid w:val="00817196"/>
    <w:rsid w:val="00817336"/>
    <w:rsid w:val="008175D0"/>
    <w:rsid w:val="008177F2"/>
    <w:rsid w:val="008178A3"/>
    <w:rsid w:val="00817FE8"/>
    <w:rsid w:val="008204AC"/>
    <w:rsid w:val="00820596"/>
    <w:rsid w:val="00820B77"/>
    <w:rsid w:val="00821057"/>
    <w:rsid w:val="0082107C"/>
    <w:rsid w:val="0082144D"/>
    <w:rsid w:val="0082184B"/>
    <w:rsid w:val="00821A6D"/>
    <w:rsid w:val="00821CD4"/>
    <w:rsid w:val="00821D16"/>
    <w:rsid w:val="00821FC6"/>
    <w:rsid w:val="00822470"/>
    <w:rsid w:val="00822E81"/>
    <w:rsid w:val="008235DB"/>
    <w:rsid w:val="0082403C"/>
    <w:rsid w:val="00824402"/>
    <w:rsid w:val="008247EF"/>
    <w:rsid w:val="00824AB4"/>
    <w:rsid w:val="00824B06"/>
    <w:rsid w:val="00824B7F"/>
    <w:rsid w:val="008257E6"/>
    <w:rsid w:val="00825C42"/>
    <w:rsid w:val="00825D25"/>
    <w:rsid w:val="00825FC4"/>
    <w:rsid w:val="00827328"/>
    <w:rsid w:val="00827384"/>
    <w:rsid w:val="00827463"/>
    <w:rsid w:val="00827C08"/>
    <w:rsid w:val="00827D6F"/>
    <w:rsid w:val="008300BF"/>
    <w:rsid w:val="008301BB"/>
    <w:rsid w:val="008303B4"/>
    <w:rsid w:val="008303E8"/>
    <w:rsid w:val="008304C5"/>
    <w:rsid w:val="008304F7"/>
    <w:rsid w:val="008308A6"/>
    <w:rsid w:val="00830F90"/>
    <w:rsid w:val="008312FB"/>
    <w:rsid w:val="008315CA"/>
    <w:rsid w:val="00832344"/>
    <w:rsid w:val="0083258E"/>
    <w:rsid w:val="00832B4F"/>
    <w:rsid w:val="0083352D"/>
    <w:rsid w:val="00833BBB"/>
    <w:rsid w:val="0083416A"/>
    <w:rsid w:val="008347F6"/>
    <w:rsid w:val="00835020"/>
    <w:rsid w:val="00835449"/>
    <w:rsid w:val="00835554"/>
    <w:rsid w:val="00835608"/>
    <w:rsid w:val="00835BB1"/>
    <w:rsid w:val="0083614A"/>
    <w:rsid w:val="0083658F"/>
    <w:rsid w:val="008367A5"/>
    <w:rsid w:val="00836AF1"/>
    <w:rsid w:val="00836D70"/>
    <w:rsid w:val="00836D98"/>
    <w:rsid w:val="00836F56"/>
    <w:rsid w:val="0083709D"/>
    <w:rsid w:val="008376AC"/>
    <w:rsid w:val="00837709"/>
    <w:rsid w:val="00837E04"/>
    <w:rsid w:val="00840286"/>
    <w:rsid w:val="008408FE"/>
    <w:rsid w:val="00841137"/>
    <w:rsid w:val="008414E7"/>
    <w:rsid w:val="0084167E"/>
    <w:rsid w:val="00841844"/>
    <w:rsid w:val="00841DFA"/>
    <w:rsid w:val="00842355"/>
    <w:rsid w:val="00842C85"/>
    <w:rsid w:val="00842F5D"/>
    <w:rsid w:val="00843B3D"/>
    <w:rsid w:val="00844342"/>
    <w:rsid w:val="008444E8"/>
    <w:rsid w:val="00844D9C"/>
    <w:rsid w:val="00844E80"/>
    <w:rsid w:val="0084570F"/>
    <w:rsid w:val="00846717"/>
    <w:rsid w:val="00846FE7"/>
    <w:rsid w:val="00847252"/>
    <w:rsid w:val="00850365"/>
    <w:rsid w:val="008503BE"/>
    <w:rsid w:val="00850CB1"/>
    <w:rsid w:val="00851398"/>
    <w:rsid w:val="008513E5"/>
    <w:rsid w:val="008516B6"/>
    <w:rsid w:val="00851883"/>
    <w:rsid w:val="00851CE4"/>
    <w:rsid w:val="00851DE0"/>
    <w:rsid w:val="008522BA"/>
    <w:rsid w:val="0085296C"/>
    <w:rsid w:val="00852C99"/>
    <w:rsid w:val="00853320"/>
    <w:rsid w:val="00853493"/>
    <w:rsid w:val="00853681"/>
    <w:rsid w:val="00853932"/>
    <w:rsid w:val="00854D5D"/>
    <w:rsid w:val="0085606F"/>
    <w:rsid w:val="00856360"/>
    <w:rsid w:val="0085639C"/>
    <w:rsid w:val="00856911"/>
    <w:rsid w:val="00856930"/>
    <w:rsid w:val="00856F4F"/>
    <w:rsid w:val="00857C52"/>
    <w:rsid w:val="00857DDD"/>
    <w:rsid w:val="008601A7"/>
    <w:rsid w:val="0086053D"/>
    <w:rsid w:val="008612A9"/>
    <w:rsid w:val="0086228A"/>
    <w:rsid w:val="0086332D"/>
    <w:rsid w:val="00863EEE"/>
    <w:rsid w:val="0086401D"/>
    <w:rsid w:val="0086402D"/>
    <w:rsid w:val="008640E3"/>
    <w:rsid w:val="008643D8"/>
    <w:rsid w:val="00865616"/>
    <w:rsid w:val="00866955"/>
    <w:rsid w:val="008670D3"/>
    <w:rsid w:val="00867353"/>
    <w:rsid w:val="008676F2"/>
    <w:rsid w:val="008677FD"/>
    <w:rsid w:val="00867D8D"/>
    <w:rsid w:val="00867E3F"/>
    <w:rsid w:val="00867F00"/>
    <w:rsid w:val="008700A7"/>
    <w:rsid w:val="008702A0"/>
    <w:rsid w:val="008706D4"/>
    <w:rsid w:val="00870F8A"/>
    <w:rsid w:val="008719A4"/>
    <w:rsid w:val="00871C61"/>
    <w:rsid w:val="00871D23"/>
    <w:rsid w:val="00871E7E"/>
    <w:rsid w:val="00872312"/>
    <w:rsid w:val="00872667"/>
    <w:rsid w:val="00872983"/>
    <w:rsid w:val="00873636"/>
    <w:rsid w:val="00873F62"/>
    <w:rsid w:val="00874312"/>
    <w:rsid w:val="0087437C"/>
    <w:rsid w:val="00874999"/>
    <w:rsid w:val="00874A2D"/>
    <w:rsid w:val="00875838"/>
    <w:rsid w:val="00875CD7"/>
    <w:rsid w:val="00875E9B"/>
    <w:rsid w:val="008766F2"/>
    <w:rsid w:val="00876B4D"/>
    <w:rsid w:val="00877457"/>
    <w:rsid w:val="00877A0C"/>
    <w:rsid w:val="00877C85"/>
    <w:rsid w:val="00877F18"/>
    <w:rsid w:val="008801AF"/>
    <w:rsid w:val="00880808"/>
    <w:rsid w:val="008816AB"/>
    <w:rsid w:val="00882043"/>
    <w:rsid w:val="00882614"/>
    <w:rsid w:val="00882B69"/>
    <w:rsid w:val="00883047"/>
    <w:rsid w:val="00883259"/>
    <w:rsid w:val="00883D38"/>
    <w:rsid w:val="00883FC5"/>
    <w:rsid w:val="00884364"/>
    <w:rsid w:val="00884406"/>
    <w:rsid w:val="00884965"/>
    <w:rsid w:val="00884DF0"/>
    <w:rsid w:val="00885296"/>
    <w:rsid w:val="008856C3"/>
    <w:rsid w:val="00885C7B"/>
    <w:rsid w:val="00885CE1"/>
    <w:rsid w:val="00885F91"/>
    <w:rsid w:val="00886167"/>
    <w:rsid w:val="0088658F"/>
    <w:rsid w:val="00886630"/>
    <w:rsid w:val="008868BC"/>
    <w:rsid w:val="0088693F"/>
    <w:rsid w:val="00886FDF"/>
    <w:rsid w:val="008876C6"/>
    <w:rsid w:val="00887F04"/>
    <w:rsid w:val="008907A3"/>
    <w:rsid w:val="008908F3"/>
    <w:rsid w:val="00890D28"/>
    <w:rsid w:val="00890FAF"/>
    <w:rsid w:val="00891627"/>
    <w:rsid w:val="00891678"/>
    <w:rsid w:val="0089266A"/>
    <w:rsid w:val="0089282C"/>
    <w:rsid w:val="0089318A"/>
    <w:rsid w:val="00893503"/>
    <w:rsid w:val="00893ED7"/>
    <w:rsid w:val="008941E3"/>
    <w:rsid w:val="00894682"/>
    <w:rsid w:val="00894A88"/>
    <w:rsid w:val="00894BA4"/>
    <w:rsid w:val="00894D8D"/>
    <w:rsid w:val="00894E4D"/>
    <w:rsid w:val="00895386"/>
    <w:rsid w:val="008961E9"/>
    <w:rsid w:val="00896393"/>
    <w:rsid w:val="008968B5"/>
    <w:rsid w:val="00896D4D"/>
    <w:rsid w:val="00897225"/>
    <w:rsid w:val="00897BED"/>
    <w:rsid w:val="00897CE0"/>
    <w:rsid w:val="00897D51"/>
    <w:rsid w:val="008A0012"/>
    <w:rsid w:val="008A025D"/>
    <w:rsid w:val="008A1F85"/>
    <w:rsid w:val="008A2140"/>
    <w:rsid w:val="008A21FF"/>
    <w:rsid w:val="008A23A8"/>
    <w:rsid w:val="008A24B7"/>
    <w:rsid w:val="008A2B9B"/>
    <w:rsid w:val="008A2CE2"/>
    <w:rsid w:val="008A2F0C"/>
    <w:rsid w:val="008A3081"/>
    <w:rsid w:val="008A30AC"/>
    <w:rsid w:val="008A3B40"/>
    <w:rsid w:val="008A43AB"/>
    <w:rsid w:val="008A44B8"/>
    <w:rsid w:val="008A51A8"/>
    <w:rsid w:val="008A54C7"/>
    <w:rsid w:val="008A56DF"/>
    <w:rsid w:val="008A5AE5"/>
    <w:rsid w:val="008A5DC7"/>
    <w:rsid w:val="008A5F91"/>
    <w:rsid w:val="008A6906"/>
    <w:rsid w:val="008A6DAB"/>
    <w:rsid w:val="008A703D"/>
    <w:rsid w:val="008A7259"/>
    <w:rsid w:val="008A76F9"/>
    <w:rsid w:val="008A77D8"/>
    <w:rsid w:val="008B0483"/>
    <w:rsid w:val="008B05A4"/>
    <w:rsid w:val="008B07AB"/>
    <w:rsid w:val="008B090B"/>
    <w:rsid w:val="008B0D4D"/>
    <w:rsid w:val="008B0F1D"/>
    <w:rsid w:val="008B10BA"/>
    <w:rsid w:val="008B120C"/>
    <w:rsid w:val="008B129E"/>
    <w:rsid w:val="008B154F"/>
    <w:rsid w:val="008B2C29"/>
    <w:rsid w:val="008B2D4C"/>
    <w:rsid w:val="008B3A34"/>
    <w:rsid w:val="008B3E63"/>
    <w:rsid w:val="008B3EF8"/>
    <w:rsid w:val="008B4070"/>
    <w:rsid w:val="008B434E"/>
    <w:rsid w:val="008B47EA"/>
    <w:rsid w:val="008B4942"/>
    <w:rsid w:val="008B506C"/>
    <w:rsid w:val="008B51A0"/>
    <w:rsid w:val="008B52DC"/>
    <w:rsid w:val="008B5688"/>
    <w:rsid w:val="008B592A"/>
    <w:rsid w:val="008B5A58"/>
    <w:rsid w:val="008B632E"/>
    <w:rsid w:val="008B66F9"/>
    <w:rsid w:val="008B6CDF"/>
    <w:rsid w:val="008B6D13"/>
    <w:rsid w:val="008B6D15"/>
    <w:rsid w:val="008B716C"/>
    <w:rsid w:val="008B723F"/>
    <w:rsid w:val="008B7265"/>
    <w:rsid w:val="008B7A1C"/>
    <w:rsid w:val="008B7A2E"/>
    <w:rsid w:val="008B7AC0"/>
    <w:rsid w:val="008B7B5C"/>
    <w:rsid w:val="008B7DB2"/>
    <w:rsid w:val="008C0706"/>
    <w:rsid w:val="008C0C3A"/>
    <w:rsid w:val="008C0C99"/>
    <w:rsid w:val="008C0F3A"/>
    <w:rsid w:val="008C119B"/>
    <w:rsid w:val="008C1259"/>
    <w:rsid w:val="008C1763"/>
    <w:rsid w:val="008C1B00"/>
    <w:rsid w:val="008C2017"/>
    <w:rsid w:val="008C349E"/>
    <w:rsid w:val="008C35C2"/>
    <w:rsid w:val="008C3792"/>
    <w:rsid w:val="008C3B33"/>
    <w:rsid w:val="008C3DC9"/>
    <w:rsid w:val="008C3F15"/>
    <w:rsid w:val="008C3F84"/>
    <w:rsid w:val="008C4958"/>
    <w:rsid w:val="008C4BAA"/>
    <w:rsid w:val="008C4D62"/>
    <w:rsid w:val="008C4E4D"/>
    <w:rsid w:val="008C53C3"/>
    <w:rsid w:val="008C53DA"/>
    <w:rsid w:val="008C5430"/>
    <w:rsid w:val="008C5637"/>
    <w:rsid w:val="008C59E5"/>
    <w:rsid w:val="008C6AE8"/>
    <w:rsid w:val="008C6B66"/>
    <w:rsid w:val="008C748E"/>
    <w:rsid w:val="008C7573"/>
    <w:rsid w:val="008C7AF9"/>
    <w:rsid w:val="008C7B10"/>
    <w:rsid w:val="008C7D65"/>
    <w:rsid w:val="008C7F77"/>
    <w:rsid w:val="008C7FC0"/>
    <w:rsid w:val="008D00A5"/>
    <w:rsid w:val="008D02D4"/>
    <w:rsid w:val="008D12C4"/>
    <w:rsid w:val="008D140D"/>
    <w:rsid w:val="008D1597"/>
    <w:rsid w:val="008D1820"/>
    <w:rsid w:val="008D1BBA"/>
    <w:rsid w:val="008D1F47"/>
    <w:rsid w:val="008D2424"/>
    <w:rsid w:val="008D2731"/>
    <w:rsid w:val="008D34C2"/>
    <w:rsid w:val="008D34F1"/>
    <w:rsid w:val="008D39D8"/>
    <w:rsid w:val="008D4696"/>
    <w:rsid w:val="008D4F6F"/>
    <w:rsid w:val="008D5241"/>
    <w:rsid w:val="008D5349"/>
    <w:rsid w:val="008D53B5"/>
    <w:rsid w:val="008D587F"/>
    <w:rsid w:val="008D58DE"/>
    <w:rsid w:val="008D66BD"/>
    <w:rsid w:val="008D6879"/>
    <w:rsid w:val="008D6BD6"/>
    <w:rsid w:val="008D6D1A"/>
    <w:rsid w:val="008D6E7E"/>
    <w:rsid w:val="008D78F8"/>
    <w:rsid w:val="008E065E"/>
    <w:rsid w:val="008E0927"/>
    <w:rsid w:val="008E09F7"/>
    <w:rsid w:val="008E13ED"/>
    <w:rsid w:val="008E1909"/>
    <w:rsid w:val="008E199C"/>
    <w:rsid w:val="008E1E14"/>
    <w:rsid w:val="008E3646"/>
    <w:rsid w:val="008E3C1F"/>
    <w:rsid w:val="008E4193"/>
    <w:rsid w:val="008E5EB4"/>
    <w:rsid w:val="008E60A3"/>
    <w:rsid w:val="008E6519"/>
    <w:rsid w:val="008E7FCD"/>
    <w:rsid w:val="008F019F"/>
    <w:rsid w:val="008F0280"/>
    <w:rsid w:val="008F04DC"/>
    <w:rsid w:val="008F0B89"/>
    <w:rsid w:val="008F0C83"/>
    <w:rsid w:val="008F0F40"/>
    <w:rsid w:val="008F11D4"/>
    <w:rsid w:val="008F1275"/>
    <w:rsid w:val="008F1913"/>
    <w:rsid w:val="008F1CAB"/>
    <w:rsid w:val="008F1EAB"/>
    <w:rsid w:val="008F33DC"/>
    <w:rsid w:val="008F3B37"/>
    <w:rsid w:val="008F4388"/>
    <w:rsid w:val="008F4399"/>
    <w:rsid w:val="008F4411"/>
    <w:rsid w:val="008F477F"/>
    <w:rsid w:val="008F48C1"/>
    <w:rsid w:val="008F521A"/>
    <w:rsid w:val="008F56DF"/>
    <w:rsid w:val="008F5815"/>
    <w:rsid w:val="008F59A8"/>
    <w:rsid w:val="008F5B30"/>
    <w:rsid w:val="008F5BD9"/>
    <w:rsid w:val="008F5C60"/>
    <w:rsid w:val="008F5DDA"/>
    <w:rsid w:val="008F6023"/>
    <w:rsid w:val="008F63ED"/>
    <w:rsid w:val="008F6E83"/>
    <w:rsid w:val="008F795D"/>
    <w:rsid w:val="008F7AEF"/>
    <w:rsid w:val="008F7B9A"/>
    <w:rsid w:val="00900454"/>
    <w:rsid w:val="0090062D"/>
    <w:rsid w:val="0090111E"/>
    <w:rsid w:val="009012AB"/>
    <w:rsid w:val="00902348"/>
    <w:rsid w:val="00902350"/>
    <w:rsid w:val="009023F7"/>
    <w:rsid w:val="009029C7"/>
    <w:rsid w:val="00902C31"/>
    <w:rsid w:val="0090336B"/>
    <w:rsid w:val="0090419E"/>
    <w:rsid w:val="00905070"/>
    <w:rsid w:val="0090522A"/>
    <w:rsid w:val="009053AA"/>
    <w:rsid w:val="009059F9"/>
    <w:rsid w:val="00905A27"/>
    <w:rsid w:val="00905E44"/>
    <w:rsid w:val="00905F6B"/>
    <w:rsid w:val="0090626D"/>
    <w:rsid w:val="00906939"/>
    <w:rsid w:val="009069C6"/>
    <w:rsid w:val="00906E16"/>
    <w:rsid w:val="00907142"/>
    <w:rsid w:val="0090740F"/>
    <w:rsid w:val="009079BE"/>
    <w:rsid w:val="0091089F"/>
    <w:rsid w:val="00910B7D"/>
    <w:rsid w:val="00910EC4"/>
    <w:rsid w:val="009116DF"/>
    <w:rsid w:val="00911A75"/>
    <w:rsid w:val="00911DFB"/>
    <w:rsid w:val="00912125"/>
    <w:rsid w:val="00912B49"/>
    <w:rsid w:val="00912C98"/>
    <w:rsid w:val="00912D0E"/>
    <w:rsid w:val="00913616"/>
    <w:rsid w:val="00913918"/>
    <w:rsid w:val="00913939"/>
    <w:rsid w:val="009139D9"/>
    <w:rsid w:val="00914175"/>
    <w:rsid w:val="00914222"/>
    <w:rsid w:val="0091434B"/>
    <w:rsid w:val="00914466"/>
    <w:rsid w:val="00914478"/>
    <w:rsid w:val="009146BC"/>
    <w:rsid w:val="00914828"/>
    <w:rsid w:val="00914AD8"/>
    <w:rsid w:val="00914F33"/>
    <w:rsid w:val="00914FC4"/>
    <w:rsid w:val="00915500"/>
    <w:rsid w:val="009156A8"/>
    <w:rsid w:val="009158B9"/>
    <w:rsid w:val="00916053"/>
    <w:rsid w:val="00916079"/>
    <w:rsid w:val="009162C6"/>
    <w:rsid w:val="00917397"/>
    <w:rsid w:val="009177E4"/>
    <w:rsid w:val="00917CE9"/>
    <w:rsid w:val="009208E3"/>
    <w:rsid w:val="00920BF2"/>
    <w:rsid w:val="00920DBB"/>
    <w:rsid w:val="0092121A"/>
    <w:rsid w:val="00921310"/>
    <w:rsid w:val="00921681"/>
    <w:rsid w:val="009218B6"/>
    <w:rsid w:val="00922010"/>
    <w:rsid w:val="0092300D"/>
    <w:rsid w:val="009232FC"/>
    <w:rsid w:val="00923ABA"/>
    <w:rsid w:val="009245AE"/>
    <w:rsid w:val="00924E6E"/>
    <w:rsid w:val="00924FC1"/>
    <w:rsid w:val="0092516D"/>
    <w:rsid w:val="0092536E"/>
    <w:rsid w:val="00925940"/>
    <w:rsid w:val="00925E03"/>
    <w:rsid w:val="00926600"/>
    <w:rsid w:val="00926647"/>
    <w:rsid w:val="00926977"/>
    <w:rsid w:val="009272A1"/>
    <w:rsid w:val="0092734A"/>
    <w:rsid w:val="00927AA4"/>
    <w:rsid w:val="00927B46"/>
    <w:rsid w:val="00927BE2"/>
    <w:rsid w:val="00927C08"/>
    <w:rsid w:val="00927C33"/>
    <w:rsid w:val="00927E72"/>
    <w:rsid w:val="00927EFC"/>
    <w:rsid w:val="009302A7"/>
    <w:rsid w:val="009304CF"/>
    <w:rsid w:val="009304DB"/>
    <w:rsid w:val="009305C9"/>
    <w:rsid w:val="00930A5C"/>
    <w:rsid w:val="00930B26"/>
    <w:rsid w:val="009312C5"/>
    <w:rsid w:val="00931388"/>
    <w:rsid w:val="00931543"/>
    <w:rsid w:val="009319EE"/>
    <w:rsid w:val="00931BD9"/>
    <w:rsid w:val="009322B6"/>
    <w:rsid w:val="0093281B"/>
    <w:rsid w:val="00932C72"/>
    <w:rsid w:val="00932D23"/>
    <w:rsid w:val="00932E39"/>
    <w:rsid w:val="00933134"/>
    <w:rsid w:val="009331F0"/>
    <w:rsid w:val="009336D6"/>
    <w:rsid w:val="0093374A"/>
    <w:rsid w:val="0093383E"/>
    <w:rsid w:val="00933D4C"/>
    <w:rsid w:val="00933FF3"/>
    <w:rsid w:val="00934024"/>
    <w:rsid w:val="00935403"/>
    <w:rsid w:val="0093540D"/>
    <w:rsid w:val="00935B20"/>
    <w:rsid w:val="00936180"/>
    <w:rsid w:val="00936296"/>
    <w:rsid w:val="009363BB"/>
    <w:rsid w:val="009368F3"/>
    <w:rsid w:val="00937984"/>
    <w:rsid w:val="00937B32"/>
    <w:rsid w:val="00937F50"/>
    <w:rsid w:val="009411D3"/>
    <w:rsid w:val="009412CB"/>
    <w:rsid w:val="00941383"/>
    <w:rsid w:val="00941636"/>
    <w:rsid w:val="00941732"/>
    <w:rsid w:val="00942674"/>
    <w:rsid w:val="00942A36"/>
    <w:rsid w:val="00942D65"/>
    <w:rsid w:val="00943667"/>
    <w:rsid w:val="00943742"/>
    <w:rsid w:val="00943923"/>
    <w:rsid w:val="00944FF2"/>
    <w:rsid w:val="0094580B"/>
    <w:rsid w:val="0094591F"/>
    <w:rsid w:val="00945B54"/>
    <w:rsid w:val="00945C05"/>
    <w:rsid w:val="00946945"/>
    <w:rsid w:val="00946C38"/>
    <w:rsid w:val="00946C77"/>
    <w:rsid w:val="00947315"/>
    <w:rsid w:val="00947713"/>
    <w:rsid w:val="00947A4A"/>
    <w:rsid w:val="009504F8"/>
    <w:rsid w:val="009506EF"/>
    <w:rsid w:val="00950879"/>
    <w:rsid w:val="00950D63"/>
    <w:rsid w:val="00950D6B"/>
    <w:rsid w:val="00950DE7"/>
    <w:rsid w:val="00950E9A"/>
    <w:rsid w:val="00951279"/>
    <w:rsid w:val="0095190E"/>
    <w:rsid w:val="00951EA7"/>
    <w:rsid w:val="00952357"/>
    <w:rsid w:val="00952A1B"/>
    <w:rsid w:val="00952B25"/>
    <w:rsid w:val="00952B6E"/>
    <w:rsid w:val="00952CB8"/>
    <w:rsid w:val="00952D22"/>
    <w:rsid w:val="00952E39"/>
    <w:rsid w:val="009531B7"/>
    <w:rsid w:val="00953696"/>
    <w:rsid w:val="00953920"/>
    <w:rsid w:val="00953D47"/>
    <w:rsid w:val="00955182"/>
    <w:rsid w:val="009552CA"/>
    <w:rsid w:val="0095589F"/>
    <w:rsid w:val="0095632F"/>
    <w:rsid w:val="00956582"/>
    <w:rsid w:val="0095681E"/>
    <w:rsid w:val="009569C1"/>
    <w:rsid w:val="00956B96"/>
    <w:rsid w:val="00956CF4"/>
    <w:rsid w:val="009572D4"/>
    <w:rsid w:val="0095748D"/>
    <w:rsid w:val="0096027F"/>
    <w:rsid w:val="00961001"/>
    <w:rsid w:val="009617DE"/>
    <w:rsid w:val="00961921"/>
    <w:rsid w:val="009622BE"/>
    <w:rsid w:val="009631D3"/>
    <w:rsid w:val="009631F4"/>
    <w:rsid w:val="0096345D"/>
    <w:rsid w:val="00963C36"/>
    <w:rsid w:val="00963F2F"/>
    <w:rsid w:val="00964253"/>
    <w:rsid w:val="0096430A"/>
    <w:rsid w:val="009643BD"/>
    <w:rsid w:val="00964632"/>
    <w:rsid w:val="00964FBE"/>
    <w:rsid w:val="0096509A"/>
    <w:rsid w:val="009653A5"/>
    <w:rsid w:val="0096554B"/>
    <w:rsid w:val="0096584A"/>
    <w:rsid w:val="00965885"/>
    <w:rsid w:val="00965F38"/>
    <w:rsid w:val="0096629B"/>
    <w:rsid w:val="009666A8"/>
    <w:rsid w:val="00966828"/>
    <w:rsid w:val="00967344"/>
    <w:rsid w:val="0096779F"/>
    <w:rsid w:val="0097014A"/>
    <w:rsid w:val="00971246"/>
    <w:rsid w:val="00971F08"/>
    <w:rsid w:val="0097225B"/>
    <w:rsid w:val="0097262C"/>
    <w:rsid w:val="00972858"/>
    <w:rsid w:val="00972896"/>
    <w:rsid w:val="009728E5"/>
    <w:rsid w:val="00972ABE"/>
    <w:rsid w:val="00972B56"/>
    <w:rsid w:val="00972EE2"/>
    <w:rsid w:val="00973646"/>
    <w:rsid w:val="0097435E"/>
    <w:rsid w:val="009743D4"/>
    <w:rsid w:val="0097490F"/>
    <w:rsid w:val="00974B45"/>
    <w:rsid w:val="00974E82"/>
    <w:rsid w:val="0097504F"/>
    <w:rsid w:val="009757D5"/>
    <w:rsid w:val="0097603D"/>
    <w:rsid w:val="00976582"/>
    <w:rsid w:val="00976949"/>
    <w:rsid w:val="00976B2F"/>
    <w:rsid w:val="00976B98"/>
    <w:rsid w:val="00976E32"/>
    <w:rsid w:val="009770AA"/>
    <w:rsid w:val="009770D4"/>
    <w:rsid w:val="00977624"/>
    <w:rsid w:val="00977734"/>
    <w:rsid w:val="00977E04"/>
    <w:rsid w:val="00980477"/>
    <w:rsid w:val="00980D2D"/>
    <w:rsid w:val="00980F57"/>
    <w:rsid w:val="009810A2"/>
    <w:rsid w:val="009822BD"/>
    <w:rsid w:val="009834CF"/>
    <w:rsid w:val="009837D7"/>
    <w:rsid w:val="00983A7B"/>
    <w:rsid w:val="009848AC"/>
    <w:rsid w:val="00984DAD"/>
    <w:rsid w:val="00985193"/>
    <w:rsid w:val="00985253"/>
    <w:rsid w:val="00985303"/>
    <w:rsid w:val="009853B3"/>
    <w:rsid w:val="00985AB3"/>
    <w:rsid w:val="0098606B"/>
    <w:rsid w:val="00986DEA"/>
    <w:rsid w:val="00986EDD"/>
    <w:rsid w:val="00987239"/>
    <w:rsid w:val="009872EC"/>
    <w:rsid w:val="0099002F"/>
    <w:rsid w:val="00990630"/>
    <w:rsid w:val="00991761"/>
    <w:rsid w:val="00991B48"/>
    <w:rsid w:val="0099241C"/>
    <w:rsid w:val="00992616"/>
    <w:rsid w:val="00992B66"/>
    <w:rsid w:val="00992F24"/>
    <w:rsid w:val="00993A7F"/>
    <w:rsid w:val="00994440"/>
    <w:rsid w:val="009945BB"/>
    <w:rsid w:val="00994DCA"/>
    <w:rsid w:val="00994EE5"/>
    <w:rsid w:val="00995015"/>
    <w:rsid w:val="00995088"/>
    <w:rsid w:val="0099523C"/>
    <w:rsid w:val="009960EC"/>
    <w:rsid w:val="009965DB"/>
    <w:rsid w:val="009966A6"/>
    <w:rsid w:val="00996CC3"/>
    <w:rsid w:val="009970DD"/>
    <w:rsid w:val="00997444"/>
    <w:rsid w:val="009974B5"/>
    <w:rsid w:val="00997663"/>
    <w:rsid w:val="00997896"/>
    <w:rsid w:val="00997FD3"/>
    <w:rsid w:val="009A0291"/>
    <w:rsid w:val="009A0FBA"/>
    <w:rsid w:val="009A1601"/>
    <w:rsid w:val="009A1FB1"/>
    <w:rsid w:val="009A2094"/>
    <w:rsid w:val="009A223E"/>
    <w:rsid w:val="009A2590"/>
    <w:rsid w:val="009A2A3E"/>
    <w:rsid w:val="009A2D24"/>
    <w:rsid w:val="009A2F3F"/>
    <w:rsid w:val="009A32B0"/>
    <w:rsid w:val="009A337C"/>
    <w:rsid w:val="009A3AAB"/>
    <w:rsid w:val="009A3BB6"/>
    <w:rsid w:val="009A445A"/>
    <w:rsid w:val="009A462D"/>
    <w:rsid w:val="009A4C7F"/>
    <w:rsid w:val="009A4FA4"/>
    <w:rsid w:val="009A50E0"/>
    <w:rsid w:val="009A57D2"/>
    <w:rsid w:val="009A5CBA"/>
    <w:rsid w:val="009A7B9E"/>
    <w:rsid w:val="009B030A"/>
    <w:rsid w:val="009B047B"/>
    <w:rsid w:val="009B06FE"/>
    <w:rsid w:val="009B07AA"/>
    <w:rsid w:val="009B0881"/>
    <w:rsid w:val="009B0C86"/>
    <w:rsid w:val="009B0CE8"/>
    <w:rsid w:val="009B0FA2"/>
    <w:rsid w:val="009B1B98"/>
    <w:rsid w:val="009B1F30"/>
    <w:rsid w:val="009B27B1"/>
    <w:rsid w:val="009B2F40"/>
    <w:rsid w:val="009B309E"/>
    <w:rsid w:val="009B3AC2"/>
    <w:rsid w:val="009B3B93"/>
    <w:rsid w:val="009B413E"/>
    <w:rsid w:val="009B4DF4"/>
    <w:rsid w:val="009B51F2"/>
    <w:rsid w:val="009B564E"/>
    <w:rsid w:val="009B5B76"/>
    <w:rsid w:val="009B675C"/>
    <w:rsid w:val="009B6988"/>
    <w:rsid w:val="009B6EA8"/>
    <w:rsid w:val="009B6F39"/>
    <w:rsid w:val="009B77F5"/>
    <w:rsid w:val="009B77FF"/>
    <w:rsid w:val="009B78E8"/>
    <w:rsid w:val="009B7D71"/>
    <w:rsid w:val="009B7E87"/>
    <w:rsid w:val="009C0169"/>
    <w:rsid w:val="009C0995"/>
    <w:rsid w:val="009C0F10"/>
    <w:rsid w:val="009C2266"/>
    <w:rsid w:val="009C2C7D"/>
    <w:rsid w:val="009C2DC7"/>
    <w:rsid w:val="009C3611"/>
    <w:rsid w:val="009C3766"/>
    <w:rsid w:val="009C3F4D"/>
    <w:rsid w:val="009C403E"/>
    <w:rsid w:val="009C4AB6"/>
    <w:rsid w:val="009C4D4B"/>
    <w:rsid w:val="009C4FA4"/>
    <w:rsid w:val="009C513A"/>
    <w:rsid w:val="009C5212"/>
    <w:rsid w:val="009C52C1"/>
    <w:rsid w:val="009C57B4"/>
    <w:rsid w:val="009C64DD"/>
    <w:rsid w:val="009C680A"/>
    <w:rsid w:val="009C6898"/>
    <w:rsid w:val="009C68F7"/>
    <w:rsid w:val="009C691B"/>
    <w:rsid w:val="009C6920"/>
    <w:rsid w:val="009C6A94"/>
    <w:rsid w:val="009C6F59"/>
    <w:rsid w:val="009C72AA"/>
    <w:rsid w:val="009C7432"/>
    <w:rsid w:val="009C7602"/>
    <w:rsid w:val="009C7974"/>
    <w:rsid w:val="009D0617"/>
    <w:rsid w:val="009D0AF1"/>
    <w:rsid w:val="009D1734"/>
    <w:rsid w:val="009D1810"/>
    <w:rsid w:val="009D2277"/>
    <w:rsid w:val="009D22D7"/>
    <w:rsid w:val="009D25B2"/>
    <w:rsid w:val="009D2EDC"/>
    <w:rsid w:val="009D3140"/>
    <w:rsid w:val="009D3473"/>
    <w:rsid w:val="009D3756"/>
    <w:rsid w:val="009D39A6"/>
    <w:rsid w:val="009D400D"/>
    <w:rsid w:val="009D431B"/>
    <w:rsid w:val="009D4FF0"/>
    <w:rsid w:val="009D59E9"/>
    <w:rsid w:val="009D5ADF"/>
    <w:rsid w:val="009D5C7E"/>
    <w:rsid w:val="009D6002"/>
    <w:rsid w:val="009D64C3"/>
    <w:rsid w:val="009D6BA0"/>
    <w:rsid w:val="009D703C"/>
    <w:rsid w:val="009D718F"/>
    <w:rsid w:val="009E068F"/>
    <w:rsid w:val="009E06B0"/>
    <w:rsid w:val="009E0A83"/>
    <w:rsid w:val="009E0CE1"/>
    <w:rsid w:val="009E14E0"/>
    <w:rsid w:val="009E1C4B"/>
    <w:rsid w:val="009E2676"/>
    <w:rsid w:val="009E2A34"/>
    <w:rsid w:val="009E3442"/>
    <w:rsid w:val="009E35DB"/>
    <w:rsid w:val="009E389E"/>
    <w:rsid w:val="009E3FCD"/>
    <w:rsid w:val="009E406A"/>
    <w:rsid w:val="009E4532"/>
    <w:rsid w:val="009E47A3"/>
    <w:rsid w:val="009E4F25"/>
    <w:rsid w:val="009E5AD9"/>
    <w:rsid w:val="009E5C5C"/>
    <w:rsid w:val="009E5CA9"/>
    <w:rsid w:val="009E5F93"/>
    <w:rsid w:val="009E68F3"/>
    <w:rsid w:val="009E6C79"/>
    <w:rsid w:val="009E6EE8"/>
    <w:rsid w:val="009E6FFC"/>
    <w:rsid w:val="009F05F5"/>
    <w:rsid w:val="009F08F3"/>
    <w:rsid w:val="009F09E1"/>
    <w:rsid w:val="009F09F5"/>
    <w:rsid w:val="009F1B51"/>
    <w:rsid w:val="009F2501"/>
    <w:rsid w:val="009F33D1"/>
    <w:rsid w:val="009F344F"/>
    <w:rsid w:val="009F346F"/>
    <w:rsid w:val="009F44C1"/>
    <w:rsid w:val="009F54FB"/>
    <w:rsid w:val="009F57D4"/>
    <w:rsid w:val="009F5C5D"/>
    <w:rsid w:val="009F5E01"/>
    <w:rsid w:val="009F6177"/>
    <w:rsid w:val="009F619B"/>
    <w:rsid w:val="009F6993"/>
    <w:rsid w:val="009F7274"/>
    <w:rsid w:val="009F768E"/>
    <w:rsid w:val="009F7846"/>
    <w:rsid w:val="009F7D5C"/>
    <w:rsid w:val="00A001F7"/>
    <w:rsid w:val="00A009B1"/>
    <w:rsid w:val="00A009BE"/>
    <w:rsid w:val="00A00B9A"/>
    <w:rsid w:val="00A01828"/>
    <w:rsid w:val="00A01F69"/>
    <w:rsid w:val="00A020F7"/>
    <w:rsid w:val="00A02160"/>
    <w:rsid w:val="00A0241B"/>
    <w:rsid w:val="00A02AF0"/>
    <w:rsid w:val="00A02B59"/>
    <w:rsid w:val="00A0314E"/>
    <w:rsid w:val="00A031D8"/>
    <w:rsid w:val="00A03CF2"/>
    <w:rsid w:val="00A042C6"/>
    <w:rsid w:val="00A04893"/>
    <w:rsid w:val="00A048A8"/>
    <w:rsid w:val="00A04C0B"/>
    <w:rsid w:val="00A04F49"/>
    <w:rsid w:val="00A05003"/>
    <w:rsid w:val="00A052CD"/>
    <w:rsid w:val="00A052D5"/>
    <w:rsid w:val="00A057B1"/>
    <w:rsid w:val="00A05861"/>
    <w:rsid w:val="00A05CE5"/>
    <w:rsid w:val="00A05E53"/>
    <w:rsid w:val="00A060E3"/>
    <w:rsid w:val="00A06988"/>
    <w:rsid w:val="00A1050D"/>
    <w:rsid w:val="00A10B1D"/>
    <w:rsid w:val="00A10CDB"/>
    <w:rsid w:val="00A1101D"/>
    <w:rsid w:val="00A1157B"/>
    <w:rsid w:val="00A11ABA"/>
    <w:rsid w:val="00A11B85"/>
    <w:rsid w:val="00A121BA"/>
    <w:rsid w:val="00A12C33"/>
    <w:rsid w:val="00A1317C"/>
    <w:rsid w:val="00A13304"/>
    <w:rsid w:val="00A13346"/>
    <w:rsid w:val="00A13871"/>
    <w:rsid w:val="00A13884"/>
    <w:rsid w:val="00A13C18"/>
    <w:rsid w:val="00A13E54"/>
    <w:rsid w:val="00A13FB5"/>
    <w:rsid w:val="00A14A60"/>
    <w:rsid w:val="00A14BB3"/>
    <w:rsid w:val="00A14E50"/>
    <w:rsid w:val="00A1572E"/>
    <w:rsid w:val="00A15882"/>
    <w:rsid w:val="00A159D4"/>
    <w:rsid w:val="00A1616B"/>
    <w:rsid w:val="00A169A6"/>
    <w:rsid w:val="00A1778F"/>
    <w:rsid w:val="00A17F63"/>
    <w:rsid w:val="00A202C9"/>
    <w:rsid w:val="00A203BE"/>
    <w:rsid w:val="00A20697"/>
    <w:rsid w:val="00A206EB"/>
    <w:rsid w:val="00A207DD"/>
    <w:rsid w:val="00A20A77"/>
    <w:rsid w:val="00A21106"/>
    <w:rsid w:val="00A211C5"/>
    <w:rsid w:val="00A21263"/>
    <w:rsid w:val="00A2193B"/>
    <w:rsid w:val="00A21EB7"/>
    <w:rsid w:val="00A22280"/>
    <w:rsid w:val="00A222AF"/>
    <w:rsid w:val="00A2288D"/>
    <w:rsid w:val="00A230FA"/>
    <w:rsid w:val="00A231B0"/>
    <w:rsid w:val="00A23286"/>
    <w:rsid w:val="00A2351A"/>
    <w:rsid w:val="00A23707"/>
    <w:rsid w:val="00A23A98"/>
    <w:rsid w:val="00A24B61"/>
    <w:rsid w:val="00A25430"/>
    <w:rsid w:val="00A25A88"/>
    <w:rsid w:val="00A25C6B"/>
    <w:rsid w:val="00A264A9"/>
    <w:rsid w:val="00A268D8"/>
    <w:rsid w:val="00A26C17"/>
    <w:rsid w:val="00A26D18"/>
    <w:rsid w:val="00A26DCF"/>
    <w:rsid w:val="00A26DDA"/>
    <w:rsid w:val="00A26F92"/>
    <w:rsid w:val="00A27785"/>
    <w:rsid w:val="00A27E99"/>
    <w:rsid w:val="00A27FF9"/>
    <w:rsid w:val="00A30187"/>
    <w:rsid w:val="00A30230"/>
    <w:rsid w:val="00A30484"/>
    <w:rsid w:val="00A30888"/>
    <w:rsid w:val="00A31873"/>
    <w:rsid w:val="00A31AB3"/>
    <w:rsid w:val="00A32227"/>
    <w:rsid w:val="00A3236A"/>
    <w:rsid w:val="00A32466"/>
    <w:rsid w:val="00A32E34"/>
    <w:rsid w:val="00A336CA"/>
    <w:rsid w:val="00A3448A"/>
    <w:rsid w:val="00A35697"/>
    <w:rsid w:val="00A35882"/>
    <w:rsid w:val="00A35A5C"/>
    <w:rsid w:val="00A35A74"/>
    <w:rsid w:val="00A35BD1"/>
    <w:rsid w:val="00A35D90"/>
    <w:rsid w:val="00A36297"/>
    <w:rsid w:val="00A36522"/>
    <w:rsid w:val="00A3690E"/>
    <w:rsid w:val="00A372F5"/>
    <w:rsid w:val="00A3784C"/>
    <w:rsid w:val="00A378AE"/>
    <w:rsid w:val="00A37AE9"/>
    <w:rsid w:val="00A40466"/>
    <w:rsid w:val="00A405B7"/>
    <w:rsid w:val="00A40795"/>
    <w:rsid w:val="00A40B12"/>
    <w:rsid w:val="00A40EF3"/>
    <w:rsid w:val="00A41325"/>
    <w:rsid w:val="00A416E4"/>
    <w:rsid w:val="00A418AD"/>
    <w:rsid w:val="00A41D9D"/>
    <w:rsid w:val="00A41E2B"/>
    <w:rsid w:val="00A41EDA"/>
    <w:rsid w:val="00A4301A"/>
    <w:rsid w:val="00A431A4"/>
    <w:rsid w:val="00A43C3E"/>
    <w:rsid w:val="00A44E63"/>
    <w:rsid w:val="00A44F2F"/>
    <w:rsid w:val="00A450CC"/>
    <w:rsid w:val="00A457BB"/>
    <w:rsid w:val="00A45B74"/>
    <w:rsid w:val="00A45EDD"/>
    <w:rsid w:val="00A4652B"/>
    <w:rsid w:val="00A465C1"/>
    <w:rsid w:val="00A46A02"/>
    <w:rsid w:val="00A46D52"/>
    <w:rsid w:val="00A47FD6"/>
    <w:rsid w:val="00A5036A"/>
    <w:rsid w:val="00A50406"/>
    <w:rsid w:val="00A50926"/>
    <w:rsid w:val="00A50ED3"/>
    <w:rsid w:val="00A5154B"/>
    <w:rsid w:val="00A518CB"/>
    <w:rsid w:val="00A51A7E"/>
    <w:rsid w:val="00A51B8D"/>
    <w:rsid w:val="00A51D1A"/>
    <w:rsid w:val="00A51DBD"/>
    <w:rsid w:val="00A526FD"/>
    <w:rsid w:val="00A52879"/>
    <w:rsid w:val="00A52B86"/>
    <w:rsid w:val="00A52E1D"/>
    <w:rsid w:val="00A53017"/>
    <w:rsid w:val="00A5311C"/>
    <w:rsid w:val="00A53368"/>
    <w:rsid w:val="00A5417C"/>
    <w:rsid w:val="00A5434F"/>
    <w:rsid w:val="00A54452"/>
    <w:rsid w:val="00A5474F"/>
    <w:rsid w:val="00A548D4"/>
    <w:rsid w:val="00A54F69"/>
    <w:rsid w:val="00A55136"/>
    <w:rsid w:val="00A55144"/>
    <w:rsid w:val="00A553D4"/>
    <w:rsid w:val="00A5590B"/>
    <w:rsid w:val="00A55E9C"/>
    <w:rsid w:val="00A56B8C"/>
    <w:rsid w:val="00A56CA7"/>
    <w:rsid w:val="00A56D40"/>
    <w:rsid w:val="00A57012"/>
    <w:rsid w:val="00A57275"/>
    <w:rsid w:val="00A579C4"/>
    <w:rsid w:val="00A60066"/>
    <w:rsid w:val="00A601B2"/>
    <w:rsid w:val="00A604C7"/>
    <w:rsid w:val="00A60DE7"/>
    <w:rsid w:val="00A60E33"/>
    <w:rsid w:val="00A611F1"/>
    <w:rsid w:val="00A612F5"/>
    <w:rsid w:val="00A61423"/>
    <w:rsid w:val="00A61499"/>
    <w:rsid w:val="00A61B50"/>
    <w:rsid w:val="00A61D6F"/>
    <w:rsid w:val="00A61E39"/>
    <w:rsid w:val="00A61F8B"/>
    <w:rsid w:val="00A62896"/>
    <w:rsid w:val="00A62947"/>
    <w:rsid w:val="00A62A77"/>
    <w:rsid w:val="00A62AFE"/>
    <w:rsid w:val="00A6315A"/>
    <w:rsid w:val="00A632B8"/>
    <w:rsid w:val="00A633E3"/>
    <w:rsid w:val="00A63483"/>
    <w:rsid w:val="00A63C71"/>
    <w:rsid w:val="00A64156"/>
    <w:rsid w:val="00A646B9"/>
    <w:rsid w:val="00A6483A"/>
    <w:rsid w:val="00A64873"/>
    <w:rsid w:val="00A64CFB"/>
    <w:rsid w:val="00A657D7"/>
    <w:rsid w:val="00A659EE"/>
    <w:rsid w:val="00A65C2C"/>
    <w:rsid w:val="00A65E5A"/>
    <w:rsid w:val="00A660AC"/>
    <w:rsid w:val="00A66743"/>
    <w:rsid w:val="00A66D8F"/>
    <w:rsid w:val="00A6773E"/>
    <w:rsid w:val="00A67E6C"/>
    <w:rsid w:val="00A70096"/>
    <w:rsid w:val="00A71028"/>
    <w:rsid w:val="00A71B99"/>
    <w:rsid w:val="00A71DD3"/>
    <w:rsid w:val="00A71E9E"/>
    <w:rsid w:val="00A71FBD"/>
    <w:rsid w:val="00A7231D"/>
    <w:rsid w:val="00A7244E"/>
    <w:rsid w:val="00A72A7C"/>
    <w:rsid w:val="00A72C51"/>
    <w:rsid w:val="00A72EBB"/>
    <w:rsid w:val="00A73611"/>
    <w:rsid w:val="00A739D0"/>
    <w:rsid w:val="00A73E10"/>
    <w:rsid w:val="00A73F59"/>
    <w:rsid w:val="00A74031"/>
    <w:rsid w:val="00A742FE"/>
    <w:rsid w:val="00A74382"/>
    <w:rsid w:val="00A76098"/>
    <w:rsid w:val="00A7617E"/>
    <w:rsid w:val="00A761D4"/>
    <w:rsid w:val="00A765A4"/>
    <w:rsid w:val="00A76731"/>
    <w:rsid w:val="00A767D8"/>
    <w:rsid w:val="00A76833"/>
    <w:rsid w:val="00A76CB1"/>
    <w:rsid w:val="00A7724F"/>
    <w:rsid w:val="00A772D4"/>
    <w:rsid w:val="00A77EC4"/>
    <w:rsid w:val="00A8020D"/>
    <w:rsid w:val="00A8125D"/>
    <w:rsid w:val="00A81CC4"/>
    <w:rsid w:val="00A81EA0"/>
    <w:rsid w:val="00A82102"/>
    <w:rsid w:val="00A83584"/>
    <w:rsid w:val="00A83E99"/>
    <w:rsid w:val="00A84453"/>
    <w:rsid w:val="00A84685"/>
    <w:rsid w:val="00A84740"/>
    <w:rsid w:val="00A849CC"/>
    <w:rsid w:val="00A84C72"/>
    <w:rsid w:val="00A84D65"/>
    <w:rsid w:val="00A85425"/>
    <w:rsid w:val="00A8560E"/>
    <w:rsid w:val="00A86516"/>
    <w:rsid w:val="00A866A6"/>
    <w:rsid w:val="00A86984"/>
    <w:rsid w:val="00A87330"/>
    <w:rsid w:val="00A87484"/>
    <w:rsid w:val="00A903B0"/>
    <w:rsid w:val="00A90556"/>
    <w:rsid w:val="00A905A1"/>
    <w:rsid w:val="00A90C3B"/>
    <w:rsid w:val="00A90D59"/>
    <w:rsid w:val="00A90DDD"/>
    <w:rsid w:val="00A91375"/>
    <w:rsid w:val="00A91406"/>
    <w:rsid w:val="00A9171C"/>
    <w:rsid w:val="00A917F8"/>
    <w:rsid w:val="00A919ED"/>
    <w:rsid w:val="00A91A0C"/>
    <w:rsid w:val="00A924F4"/>
    <w:rsid w:val="00A925FC"/>
    <w:rsid w:val="00A92879"/>
    <w:rsid w:val="00A92D52"/>
    <w:rsid w:val="00A9376C"/>
    <w:rsid w:val="00A9442A"/>
    <w:rsid w:val="00A945FE"/>
    <w:rsid w:val="00A948D7"/>
    <w:rsid w:val="00A95099"/>
    <w:rsid w:val="00A95788"/>
    <w:rsid w:val="00A95930"/>
    <w:rsid w:val="00A95B75"/>
    <w:rsid w:val="00A95CE9"/>
    <w:rsid w:val="00A9611C"/>
    <w:rsid w:val="00A9666C"/>
    <w:rsid w:val="00A96E96"/>
    <w:rsid w:val="00A97071"/>
    <w:rsid w:val="00A972CF"/>
    <w:rsid w:val="00A9794E"/>
    <w:rsid w:val="00AA016F"/>
    <w:rsid w:val="00AA0247"/>
    <w:rsid w:val="00AA0337"/>
    <w:rsid w:val="00AA039C"/>
    <w:rsid w:val="00AA06AA"/>
    <w:rsid w:val="00AA1508"/>
    <w:rsid w:val="00AA1796"/>
    <w:rsid w:val="00AA18B5"/>
    <w:rsid w:val="00AA1AF0"/>
    <w:rsid w:val="00AA1DCE"/>
    <w:rsid w:val="00AA1ED6"/>
    <w:rsid w:val="00AA28F9"/>
    <w:rsid w:val="00AA33C1"/>
    <w:rsid w:val="00AA33D8"/>
    <w:rsid w:val="00AA38AB"/>
    <w:rsid w:val="00AA3DFF"/>
    <w:rsid w:val="00AA415E"/>
    <w:rsid w:val="00AA47F8"/>
    <w:rsid w:val="00AA489A"/>
    <w:rsid w:val="00AA5002"/>
    <w:rsid w:val="00AA51D6"/>
    <w:rsid w:val="00AA5AE6"/>
    <w:rsid w:val="00AA5BE6"/>
    <w:rsid w:val="00AA5DB4"/>
    <w:rsid w:val="00AA6547"/>
    <w:rsid w:val="00AA679A"/>
    <w:rsid w:val="00AA680E"/>
    <w:rsid w:val="00AA7172"/>
    <w:rsid w:val="00AA72CB"/>
    <w:rsid w:val="00AA7A8C"/>
    <w:rsid w:val="00AB0145"/>
    <w:rsid w:val="00AB09DD"/>
    <w:rsid w:val="00AB0BC8"/>
    <w:rsid w:val="00AB0F3F"/>
    <w:rsid w:val="00AB11CA"/>
    <w:rsid w:val="00AB14D9"/>
    <w:rsid w:val="00AB205F"/>
    <w:rsid w:val="00AB2152"/>
    <w:rsid w:val="00AB2AED"/>
    <w:rsid w:val="00AB324B"/>
    <w:rsid w:val="00AB342D"/>
    <w:rsid w:val="00AB357A"/>
    <w:rsid w:val="00AB3D40"/>
    <w:rsid w:val="00AB3DCA"/>
    <w:rsid w:val="00AB433D"/>
    <w:rsid w:val="00AB4AB8"/>
    <w:rsid w:val="00AB51DD"/>
    <w:rsid w:val="00AB5ADD"/>
    <w:rsid w:val="00AB5B69"/>
    <w:rsid w:val="00AB5DB8"/>
    <w:rsid w:val="00AB655E"/>
    <w:rsid w:val="00AB66FA"/>
    <w:rsid w:val="00AB6DBC"/>
    <w:rsid w:val="00AB75A9"/>
    <w:rsid w:val="00AB7921"/>
    <w:rsid w:val="00AC007F"/>
    <w:rsid w:val="00AC07A7"/>
    <w:rsid w:val="00AC0C7F"/>
    <w:rsid w:val="00AC1807"/>
    <w:rsid w:val="00AC1BEB"/>
    <w:rsid w:val="00AC1D12"/>
    <w:rsid w:val="00AC1E85"/>
    <w:rsid w:val="00AC1F9E"/>
    <w:rsid w:val="00AC29D7"/>
    <w:rsid w:val="00AC2DB1"/>
    <w:rsid w:val="00AC2ECD"/>
    <w:rsid w:val="00AC2FC5"/>
    <w:rsid w:val="00AC3119"/>
    <w:rsid w:val="00AC33D5"/>
    <w:rsid w:val="00AC3DB4"/>
    <w:rsid w:val="00AC3E33"/>
    <w:rsid w:val="00AC41D9"/>
    <w:rsid w:val="00AC49FB"/>
    <w:rsid w:val="00AC52E4"/>
    <w:rsid w:val="00AC5821"/>
    <w:rsid w:val="00AC5A10"/>
    <w:rsid w:val="00AC5AA2"/>
    <w:rsid w:val="00AC6625"/>
    <w:rsid w:val="00AC67C0"/>
    <w:rsid w:val="00AC6C31"/>
    <w:rsid w:val="00AC7010"/>
    <w:rsid w:val="00AC70A2"/>
    <w:rsid w:val="00AD00F8"/>
    <w:rsid w:val="00AD0AA3"/>
    <w:rsid w:val="00AD0AAC"/>
    <w:rsid w:val="00AD0C20"/>
    <w:rsid w:val="00AD103A"/>
    <w:rsid w:val="00AD1450"/>
    <w:rsid w:val="00AD14F2"/>
    <w:rsid w:val="00AD163A"/>
    <w:rsid w:val="00AD169B"/>
    <w:rsid w:val="00AD1A05"/>
    <w:rsid w:val="00AD1CD8"/>
    <w:rsid w:val="00AD1E0D"/>
    <w:rsid w:val="00AD1FC5"/>
    <w:rsid w:val="00AD2106"/>
    <w:rsid w:val="00AD3D09"/>
    <w:rsid w:val="00AD3F94"/>
    <w:rsid w:val="00AD4A5A"/>
    <w:rsid w:val="00AD4E4A"/>
    <w:rsid w:val="00AD5303"/>
    <w:rsid w:val="00AD5A24"/>
    <w:rsid w:val="00AD5E8B"/>
    <w:rsid w:val="00AD6012"/>
    <w:rsid w:val="00AD66ED"/>
    <w:rsid w:val="00AD724E"/>
    <w:rsid w:val="00AD731D"/>
    <w:rsid w:val="00AD76BB"/>
    <w:rsid w:val="00AD7C19"/>
    <w:rsid w:val="00AE036D"/>
    <w:rsid w:val="00AE0FA7"/>
    <w:rsid w:val="00AE1912"/>
    <w:rsid w:val="00AE24AC"/>
    <w:rsid w:val="00AE254F"/>
    <w:rsid w:val="00AE255E"/>
    <w:rsid w:val="00AE25F3"/>
    <w:rsid w:val="00AE27AC"/>
    <w:rsid w:val="00AE2D7A"/>
    <w:rsid w:val="00AE2E6F"/>
    <w:rsid w:val="00AE3343"/>
    <w:rsid w:val="00AE3EC2"/>
    <w:rsid w:val="00AE40E0"/>
    <w:rsid w:val="00AE4265"/>
    <w:rsid w:val="00AE4477"/>
    <w:rsid w:val="00AE453D"/>
    <w:rsid w:val="00AE4631"/>
    <w:rsid w:val="00AE47FB"/>
    <w:rsid w:val="00AE4950"/>
    <w:rsid w:val="00AE4DBA"/>
    <w:rsid w:val="00AE4F07"/>
    <w:rsid w:val="00AE5543"/>
    <w:rsid w:val="00AE5AE9"/>
    <w:rsid w:val="00AE62BB"/>
    <w:rsid w:val="00AE744C"/>
    <w:rsid w:val="00AE7D0A"/>
    <w:rsid w:val="00AF05D9"/>
    <w:rsid w:val="00AF06CF"/>
    <w:rsid w:val="00AF0ABE"/>
    <w:rsid w:val="00AF0B30"/>
    <w:rsid w:val="00AF0BBD"/>
    <w:rsid w:val="00AF0CB6"/>
    <w:rsid w:val="00AF1C5D"/>
    <w:rsid w:val="00AF1D44"/>
    <w:rsid w:val="00AF1E51"/>
    <w:rsid w:val="00AF25BA"/>
    <w:rsid w:val="00AF287C"/>
    <w:rsid w:val="00AF39E6"/>
    <w:rsid w:val="00AF42D7"/>
    <w:rsid w:val="00AF45B2"/>
    <w:rsid w:val="00AF5174"/>
    <w:rsid w:val="00AF5899"/>
    <w:rsid w:val="00AF59FF"/>
    <w:rsid w:val="00AF5B03"/>
    <w:rsid w:val="00AF6654"/>
    <w:rsid w:val="00AF75F8"/>
    <w:rsid w:val="00AF7616"/>
    <w:rsid w:val="00AF7A22"/>
    <w:rsid w:val="00B006FE"/>
    <w:rsid w:val="00B007CB"/>
    <w:rsid w:val="00B00A67"/>
    <w:rsid w:val="00B00BF4"/>
    <w:rsid w:val="00B017A5"/>
    <w:rsid w:val="00B01BDA"/>
    <w:rsid w:val="00B02298"/>
    <w:rsid w:val="00B029CE"/>
    <w:rsid w:val="00B02AA9"/>
    <w:rsid w:val="00B02FA3"/>
    <w:rsid w:val="00B03C4F"/>
    <w:rsid w:val="00B04323"/>
    <w:rsid w:val="00B046F5"/>
    <w:rsid w:val="00B04725"/>
    <w:rsid w:val="00B04E05"/>
    <w:rsid w:val="00B05084"/>
    <w:rsid w:val="00B05B41"/>
    <w:rsid w:val="00B068E0"/>
    <w:rsid w:val="00B06BB3"/>
    <w:rsid w:val="00B06BD8"/>
    <w:rsid w:val="00B06C24"/>
    <w:rsid w:val="00B06F34"/>
    <w:rsid w:val="00B06FF2"/>
    <w:rsid w:val="00B07381"/>
    <w:rsid w:val="00B07A92"/>
    <w:rsid w:val="00B1018E"/>
    <w:rsid w:val="00B120FD"/>
    <w:rsid w:val="00B1213E"/>
    <w:rsid w:val="00B124EE"/>
    <w:rsid w:val="00B12904"/>
    <w:rsid w:val="00B12926"/>
    <w:rsid w:val="00B12BA3"/>
    <w:rsid w:val="00B13A5C"/>
    <w:rsid w:val="00B13E78"/>
    <w:rsid w:val="00B142E2"/>
    <w:rsid w:val="00B14D1C"/>
    <w:rsid w:val="00B157E4"/>
    <w:rsid w:val="00B157F9"/>
    <w:rsid w:val="00B1591C"/>
    <w:rsid w:val="00B1597B"/>
    <w:rsid w:val="00B15B38"/>
    <w:rsid w:val="00B15FC3"/>
    <w:rsid w:val="00B1774A"/>
    <w:rsid w:val="00B17CA6"/>
    <w:rsid w:val="00B17EE5"/>
    <w:rsid w:val="00B201C2"/>
    <w:rsid w:val="00B20256"/>
    <w:rsid w:val="00B20440"/>
    <w:rsid w:val="00B20700"/>
    <w:rsid w:val="00B20A4C"/>
    <w:rsid w:val="00B20D09"/>
    <w:rsid w:val="00B21C6D"/>
    <w:rsid w:val="00B2263C"/>
    <w:rsid w:val="00B22C9A"/>
    <w:rsid w:val="00B22CE5"/>
    <w:rsid w:val="00B23343"/>
    <w:rsid w:val="00B23689"/>
    <w:rsid w:val="00B23941"/>
    <w:rsid w:val="00B23D9A"/>
    <w:rsid w:val="00B23F0A"/>
    <w:rsid w:val="00B24C37"/>
    <w:rsid w:val="00B24D70"/>
    <w:rsid w:val="00B24DF4"/>
    <w:rsid w:val="00B25105"/>
    <w:rsid w:val="00B25228"/>
    <w:rsid w:val="00B2531E"/>
    <w:rsid w:val="00B253B1"/>
    <w:rsid w:val="00B2664C"/>
    <w:rsid w:val="00B26BE8"/>
    <w:rsid w:val="00B26E66"/>
    <w:rsid w:val="00B27268"/>
    <w:rsid w:val="00B273D5"/>
    <w:rsid w:val="00B27499"/>
    <w:rsid w:val="00B2763F"/>
    <w:rsid w:val="00B27901"/>
    <w:rsid w:val="00B27AAC"/>
    <w:rsid w:val="00B27C81"/>
    <w:rsid w:val="00B30929"/>
    <w:rsid w:val="00B309CD"/>
    <w:rsid w:val="00B31145"/>
    <w:rsid w:val="00B31513"/>
    <w:rsid w:val="00B31B01"/>
    <w:rsid w:val="00B31CD6"/>
    <w:rsid w:val="00B32655"/>
    <w:rsid w:val="00B32905"/>
    <w:rsid w:val="00B32F8B"/>
    <w:rsid w:val="00B32FE6"/>
    <w:rsid w:val="00B33984"/>
    <w:rsid w:val="00B33C4D"/>
    <w:rsid w:val="00B343AF"/>
    <w:rsid w:val="00B34D0B"/>
    <w:rsid w:val="00B352D5"/>
    <w:rsid w:val="00B359FA"/>
    <w:rsid w:val="00B36B1E"/>
    <w:rsid w:val="00B36CA2"/>
    <w:rsid w:val="00B372AA"/>
    <w:rsid w:val="00B37AA3"/>
    <w:rsid w:val="00B40445"/>
    <w:rsid w:val="00B404EE"/>
    <w:rsid w:val="00B409E0"/>
    <w:rsid w:val="00B40CF0"/>
    <w:rsid w:val="00B4145A"/>
    <w:rsid w:val="00B41806"/>
    <w:rsid w:val="00B41888"/>
    <w:rsid w:val="00B419C6"/>
    <w:rsid w:val="00B423E7"/>
    <w:rsid w:val="00B4257B"/>
    <w:rsid w:val="00B43042"/>
    <w:rsid w:val="00B4461A"/>
    <w:rsid w:val="00B44867"/>
    <w:rsid w:val="00B4489B"/>
    <w:rsid w:val="00B44EBE"/>
    <w:rsid w:val="00B451D4"/>
    <w:rsid w:val="00B4579B"/>
    <w:rsid w:val="00B458D4"/>
    <w:rsid w:val="00B458DE"/>
    <w:rsid w:val="00B45A52"/>
    <w:rsid w:val="00B45F4D"/>
    <w:rsid w:val="00B46175"/>
    <w:rsid w:val="00B463B3"/>
    <w:rsid w:val="00B4665D"/>
    <w:rsid w:val="00B46920"/>
    <w:rsid w:val="00B46C17"/>
    <w:rsid w:val="00B46E7B"/>
    <w:rsid w:val="00B475C4"/>
    <w:rsid w:val="00B50AD3"/>
    <w:rsid w:val="00B50D2A"/>
    <w:rsid w:val="00B51263"/>
    <w:rsid w:val="00B519A0"/>
    <w:rsid w:val="00B51B20"/>
    <w:rsid w:val="00B51E82"/>
    <w:rsid w:val="00B521B1"/>
    <w:rsid w:val="00B52587"/>
    <w:rsid w:val="00B52716"/>
    <w:rsid w:val="00B52B80"/>
    <w:rsid w:val="00B53831"/>
    <w:rsid w:val="00B54170"/>
    <w:rsid w:val="00B545FA"/>
    <w:rsid w:val="00B546B1"/>
    <w:rsid w:val="00B548B7"/>
    <w:rsid w:val="00B548E7"/>
    <w:rsid w:val="00B54E7B"/>
    <w:rsid w:val="00B5502F"/>
    <w:rsid w:val="00B5542B"/>
    <w:rsid w:val="00B55F4A"/>
    <w:rsid w:val="00B5612E"/>
    <w:rsid w:val="00B565DA"/>
    <w:rsid w:val="00B56CA8"/>
    <w:rsid w:val="00B5745B"/>
    <w:rsid w:val="00B601F7"/>
    <w:rsid w:val="00B60A7D"/>
    <w:rsid w:val="00B610CF"/>
    <w:rsid w:val="00B61206"/>
    <w:rsid w:val="00B61318"/>
    <w:rsid w:val="00B61569"/>
    <w:rsid w:val="00B618F4"/>
    <w:rsid w:val="00B62257"/>
    <w:rsid w:val="00B623E6"/>
    <w:rsid w:val="00B630CD"/>
    <w:rsid w:val="00B63771"/>
    <w:rsid w:val="00B63907"/>
    <w:rsid w:val="00B6555B"/>
    <w:rsid w:val="00B65568"/>
    <w:rsid w:val="00B65584"/>
    <w:rsid w:val="00B65744"/>
    <w:rsid w:val="00B65C37"/>
    <w:rsid w:val="00B65FBE"/>
    <w:rsid w:val="00B6602D"/>
    <w:rsid w:val="00B660AB"/>
    <w:rsid w:val="00B662A2"/>
    <w:rsid w:val="00B664C7"/>
    <w:rsid w:val="00B66E0D"/>
    <w:rsid w:val="00B67484"/>
    <w:rsid w:val="00B67539"/>
    <w:rsid w:val="00B675E0"/>
    <w:rsid w:val="00B67BA8"/>
    <w:rsid w:val="00B70073"/>
    <w:rsid w:val="00B701AC"/>
    <w:rsid w:val="00B70699"/>
    <w:rsid w:val="00B7073E"/>
    <w:rsid w:val="00B71302"/>
    <w:rsid w:val="00B715DC"/>
    <w:rsid w:val="00B71635"/>
    <w:rsid w:val="00B71684"/>
    <w:rsid w:val="00B71830"/>
    <w:rsid w:val="00B71D61"/>
    <w:rsid w:val="00B72723"/>
    <w:rsid w:val="00B72848"/>
    <w:rsid w:val="00B72C0B"/>
    <w:rsid w:val="00B73432"/>
    <w:rsid w:val="00B739F6"/>
    <w:rsid w:val="00B74FB5"/>
    <w:rsid w:val="00B75074"/>
    <w:rsid w:val="00B75AB7"/>
    <w:rsid w:val="00B75AEE"/>
    <w:rsid w:val="00B7614C"/>
    <w:rsid w:val="00B76386"/>
    <w:rsid w:val="00B770C1"/>
    <w:rsid w:val="00B771BA"/>
    <w:rsid w:val="00B77724"/>
    <w:rsid w:val="00B807F6"/>
    <w:rsid w:val="00B8095E"/>
    <w:rsid w:val="00B80F4E"/>
    <w:rsid w:val="00B81254"/>
    <w:rsid w:val="00B81505"/>
    <w:rsid w:val="00B81A6C"/>
    <w:rsid w:val="00B81FAA"/>
    <w:rsid w:val="00B82A62"/>
    <w:rsid w:val="00B82D7F"/>
    <w:rsid w:val="00B833C4"/>
    <w:rsid w:val="00B8349A"/>
    <w:rsid w:val="00B8379C"/>
    <w:rsid w:val="00B83B34"/>
    <w:rsid w:val="00B845B7"/>
    <w:rsid w:val="00B84651"/>
    <w:rsid w:val="00B84AE9"/>
    <w:rsid w:val="00B84E59"/>
    <w:rsid w:val="00B853EB"/>
    <w:rsid w:val="00B8554B"/>
    <w:rsid w:val="00B858A2"/>
    <w:rsid w:val="00B85DE5"/>
    <w:rsid w:val="00B8620E"/>
    <w:rsid w:val="00B869BD"/>
    <w:rsid w:val="00B87603"/>
    <w:rsid w:val="00B87E15"/>
    <w:rsid w:val="00B901F4"/>
    <w:rsid w:val="00B90F73"/>
    <w:rsid w:val="00B9104B"/>
    <w:rsid w:val="00B913C7"/>
    <w:rsid w:val="00B91850"/>
    <w:rsid w:val="00B93053"/>
    <w:rsid w:val="00B9378A"/>
    <w:rsid w:val="00B93B59"/>
    <w:rsid w:val="00B9406A"/>
    <w:rsid w:val="00B940D7"/>
    <w:rsid w:val="00B9417D"/>
    <w:rsid w:val="00B94762"/>
    <w:rsid w:val="00B94C58"/>
    <w:rsid w:val="00B94CA6"/>
    <w:rsid w:val="00B94F2E"/>
    <w:rsid w:val="00B94F99"/>
    <w:rsid w:val="00B952E9"/>
    <w:rsid w:val="00B95640"/>
    <w:rsid w:val="00B95764"/>
    <w:rsid w:val="00B9606E"/>
    <w:rsid w:val="00B96572"/>
    <w:rsid w:val="00B96806"/>
    <w:rsid w:val="00B96D17"/>
    <w:rsid w:val="00B96E67"/>
    <w:rsid w:val="00B96F6C"/>
    <w:rsid w:val="00B973C9"/>
    <w:rsid w:val="00B979F8"/>
    <w:rsid w:val="00BA025E"/>
    <w:rsid w:val="00BA0619"/>
    <w:rsid w:val="00BA09AE"/>
    <w:rsid w:val="00BA0BCD"/>
    <w:rsid w:val="00BA1DB4"/>
    <w:rsid w:val="00BA2197"/>
    <w:rsid w:val="00BA2280"/>
    <w:rsid w:val="00BA23AF"/>
    <w:rsid w:val="00BA261C"/>
    <w:rsid w:val="00BA2A08"/>
    <w:rsid w:val="00BA34A0"/>
    <w:rsid w:val="00BA3D78"/>
    <w:rsid w:val="00BA40E1"/>
    <w:rsid w:val="00BA467E"/>
    <w:rsid w:val="00BA4B6A"/>
    <w:rsid w:val="00BA56D2"/>
    <w:rsid w:val="00BA60CE"/>
    <w:rsid w:val="00BA616E"/>
    <w:rsid w:val="00BA6197"/>
    <w:rsid w:val="00BA630C"/>
    <w:rsid w:val="00BA66A6"/>
    <w:rsid w:val="00BA7373"/>
    <w:rsid w:val="00BA76E0"/>
    <w:rsid w:val="00BA7EF2"/>
    <w:rsid w:val="00BA7F44"/>
    <w:rsid w:val="00BB059D"/>
    <w:rsid w:val="00BB0D10"/>
    <w:rsid w:val="00BB0DAB"/>
    <w:rsid w:val="00BB0E9D"/>
    <w:rsid w:val="00BB0EAA"/>
    <w:rsid w:val="00BB10D8"/>
    <w:rsid w:val="00BB1287"/>
    <w:rsid w:val="00BB12F1"/>
    <w:rsid w:val="00BB1F92"/>
    <w:rsid w:val="00BB2A25"/>
    <w:rsid w:val="00BB2F77"/>
    <w:rsid w:val="00BB3CE1"/>
    <w:rsid w:val="00BB40E9"/>
    <w:rsid w:val="00BB4294"/>
    <w:rsid w:val="00BB42F4"/>
    <w:rsid w:val="00BB50E1"/>
    <w:rsid w:val="00BB51E9"/>
    <w:rsid w:val="00BB5C4C"/>
    <w:rsid w:val="00BB5DCA"/>
    <w:rsid w:val="00BB5F21"/>
    <w:rsid w:val="00BB6995"/>
    <w:rsid w:val="00BB6ACE"/>
    <w:rsid w:val="00BB715F"/>
    <w:rsid w:val="00BB771E"/>
    <w:rsid w:val="00BB7894"/>
    <w:rsid w:val="00BB7AC0"/>
    <w:rsid w:val="00BC0EEF"/>
    <w:rsid w:val="00BC0FDC"/>
    <w:rsid w:val="00BC127B"/>
    <w:rsid w:val="00BC1827"/>
    <w:rsid w:val="00BC187D"/>
    <w:rsid w:val="00BC19A9"/>
    <w:rsid w:val="00BC1ABB"/>
    <w:rsid w:val="00BC1FBE"/>
    <w:rsid w:val="00BC236B"/>
    <w:rsid w:val="00BC274F"/>
    <w:rsid w:val="00BC29CB"/>
    <w:rsid w:val="00BC2D53"/>
    <w:rsid w:val="00BC2DD5"/>
    <w:rsid w:val="00BC3053"/>
    <w:rsid w:val="00BC3943"/>
    <w:rsid w:val="00BC3EF2"/>
    <w:rsid w:val="00BC3F68"/>
    <w:rsid w:val="00BC3FBD"/>
    <w:rsid w:val="00BC484C"/>
    <w:rsid w:val="00BC4C7B"/>
    <w:rsid w:val="00BC4D2E"/>
    <w:rsid w:val="00BC5694"/>
    <w:rsid w:val="00BC5D0F"/>
    <w:rsid w:val="00BC5E56"/>
    <w:rsid w:val="00BC63CA"/>
    <w:rsid w:val="00BC6488"/>
    <w:rsid w:val="00BC6533"/>
    <w:rsid w:val="00BC67F9"/>
    <w:rsid w:val="00BC6E24"/>
    <w:rsid w:val="00BC7148"/>
    <w:rsid w:val="00BC783A"/>
    <w:rsid w:val="00BD036A"/>
    <w:rsid w:val="00BD0E54"/>
    <w:rsid w:val="00BD1CFB"/>
    <w:rsid w:val="00BD20FD"/>
    <w:rsid w:val="00BD27CF"/>
    <w:rsid w:val="00BD3BB7"/>
    <w:rsid w:val="00BD3FAD"/>
    <w:rsid w:val="00BD42F5"/>
    <w:rsid w:val="00BD460C"/>
    <w:rsid w:val="00BD47EC"/>
    <w:rsid w:val="00BD48AC"/>
    <w:rsid w:val="00BD59C1"/>
    <w:rsid w:val="00BD5A79"/>
    <w:rsid w:val="00BD5D54"/>
    <w:rsid w:val="00BD5F1A"/>
    <w:rsid w:val="00BD6A80"/>
    <w:rsid w:val="00BD6B28"/>
    <w:rsid w:val="00BD6C42"/>
    <w:rsid w:val="00BD7063"/>
    <w:rsid w:val="00BD7139"/>
    <w:rsid w:val="00BD73F2"/>
    <w:rsid w:val="00BD7A66"/>
    <w:rsid w:val="00BD7AF0"/>
    <w:rsid w:val="00BD7C1F"/>
    <w:rsid w:val="00BD7D59"/>
    <w:rsid w:val="00BE0295"/>
    <w:rsid w:val="00BE06B2"/>
    <w:rsid w:val="00BE0A08"/>
    <w:rsid w:val="00BE0FF3"/>
    <w:rsid w:val="00BE1181"/>
    <w:rsid w:val="00BE11A9"/>
    <w:rsid w:val="00BE1234"/>
    <w:rsid w:val="00BE1426"/>
    <w:rsid w:val="00BE2141"/>
    <w:rsid w:val="00BE268B"/>
    <w:rsid w:val="00BE26BB"/>
    <w:rsid w:val="00BE2A15"/>
    <w:rsid w:val="00BE2CE6"/>
    <w:rsid w:val="00BE2D7C"/>
    <w:rsid w:val="00BE2E2B"/>
    <w:rsid w:val="00BE2FA6"/>
    <w:rsid w:val="00BE32D3"/>
    <w:rsid w:val="00BE333F"/>
    <w:rsid w:val="00BE391E"/>
    <w:rsid w:val="00BE392A"/>
    <w:rsid w:val="00BE3974"/>
    <w:rsid w:val="00BE404E"/>
    <w:rsid w:val="00BE4250"/>
    <w:rsid w:val="00BE4A5B"/>
    <w:rsid w:val="00BE5083"/>
    <w:rsid w:val="00BE5D22"/>
    <w:rsid w:val="00BE5ED7"/>
    <w:rsid w:val="00BE6514"/>
    <w:rsid w:val="00BE66A7"/>
    <w:rsid w:val="00BE68AC"/>
    <w:rsid w:val="00BE7406"/>
    <w:rsid w:val="00BE74B7"/>
    <w:rsid w:val="00BE7603"/>
    <w:rsid w:val="00BE7748"/>
    <w:rsid w:val="00BE7B85"/>
    <w:rsid w:val="00BF051B"/>
    <w:rsid w:val="00BF05A3"/>
    <w:rsid w:val="00BF06AF"/>
    <w:rsid w:val="00BF0AEE"/>
    <w:rsid w:val="00BF0B5F"/>
    <w:rsid w:val="00BF0E3F"/>
    <w:rsid w:val="00BF1248"/>
    <w:rsid w:val="00BF13E3"/>
    <w:rsid w:val="00BF15B7"/>
    <w:rsid w:val="00BF1F3B"/>
    <w:rsid w:val="00BF25BE"/>
    <w:rsid w:val="00BF29CB"/>
    <w:rsid w:val="00BF3279"/>
    <w:rsid w:val="00BF4196"/>
    <w:rsid w:val="00BF43CE"/>
    <w:rsid w:val="00BF44A3"/>
    <w:rsid w:val="00BF45B9"/>
    <w:rsid w:val="00BF4850"/>
    <w:rsid w:val="00BF6034"/>
    <w:rsid w:val="00BF660D"/>
    <w:rsid w:val="00BF6AB7"/>
    <w:rsid w:val="00BF6EB0"/>
    <w:rsid w:val="00BF6F69"/>
    <w:rsid w:val="00BF6FBD"/>
    <w:rsid w:val="00BF74C7"/>
    <w:rsid w:val="00BF7A33"/>
    <w:rsid w:val="00BF7DB6"/>
    <w:rsid w:val="00C00332"/>
    <w:rsid w:val="00C008D8"/>
    <w:rsid w:val="00C012FC"/>
    <w:rsid w:val="00C015F1"/>
    <w:rsid w:val="00C01F33"/>
    <w:rsid w:val="00C0224D"/>
    <w:rsid w:val="00C0225A"/>
    <w:rsid w:val="00C02305"/>
    <w:rsid w:val="00C02307"/>
    <w:rsid w:val="00C024CA"/>
    <w:rsid w:val="00C02916"/>
    <w:rsid w:val="00C029D7"/>
    <w:rsid w:val="00C02CBF"/>
    <w:rsid w:val="00C02CC6"/>
    <w:rsid w:val="00C03A56"/>
    <w:rsid w:val="00C03EF9"/>
    <w:rsid w:val="00C040F7"/>
    <w:rsid w:val="00C043AF"/>
    <w:rsid w:val="00C044AB"/>
    <w:rsid w:val="00C05706"/>
    <w:rsid w:val="00C05879"/>
    <w:rsid w:val="00C06A5C"/>
    <w:rsid w:val="00C06A90"/>
    <w:rsid w:val="00C06AF2"/>
    <w:rsid w:val="00C07357"/>
    <w:rsid w:val="00C07377"/>
    <w:rsid w:val="00C07AF2"/>
    <w:rsid w:val="00C10321"/>
    <w:rsid w:val="00C10478"/>
    <w:rsid w:val="00C107BC"/>
    <w:rsid w:val="00C10A44"/>
    <w:rsid w:val="00C11716"/>
    <w:rsid w:val="00C11FFD"/>
    <w:rsid w:val="00C1201D"/>
    <w:rsid w:val="00C12107"/>
    <w:rsid w:val="00C1278B"/>
    <w:rsid w:val="00C12EC4"/>
    <w:rsid w:val="00C1343B"/>
    <w:rsid w:val="00C13D23"/>
    <w:rsid w:val="00C13D3C"/>
    <w:rsid w:val="00C14368"/>
    <w:rsid w:val="00C146DE"/>
    <w:rsid w:val="00C14D4B"/>
    <w:rsid w:val="00C14EF9"/>
    <w:rsid w:val="00C15297"/>
    <w:rsid w:val="00C154BB"/>
    <w:rsid w:val="00C154BE"/>
    <w:rsid w:val="00C15830"/>
    <w:rsid w:val="00C15B5F"/>
    <w:rsid w:val="00C1608A"/>
    <w:rsid w:val="00C160CF"/>
    <w:rsid w:val="00C1664D"/>
    <w:rsid w:val="00C16D1E"/>
    <w:rsid w:val="00C16DB9"/>
    <w:rsid w:val="00C16E25"/>
    <w:rsid w:val="00C16E84"/>
    <w:rsid w:val="00C16F12"/>
    <w:rsid w:val="00C17855"/>
    <w:rsid w:val="00C17E53"/>
    <w:rsid w:val="00C205F0"/>
    <w:rsid w:val="00C20607"/>
    <w:rsid w:val="00C20EB6"/>
    <w:rsid w:val="00C212FF"/>
    <w:rsid w:val="00C2230C"/>
    <w:rsid w:val="00C228E6"/>
    <w:rsid w:val="00C22EA9"/>
    <w:rsid w:val="00C22F6A"/>
    <w:rsid w:val="00C2305D"/>
    <w:rsid w:val="00C23278"/>
    <w:rsid w:val="00C23381"/>
    <w:rsid w:val="00C23FFD"/>
    <w:rsid w:val="00C250C0"/>
    <w:rsid w:val="00C2551A"/>
    <w:rsid w:val="00C259CF"/>
    <w:rsid w:val="00C25E91"/>
    <w:rsid w:val="00C26018"/>
    <w:rsid w:val="00C268E6"/>
    <w:rsid w:val="00C2691A"/>
    <w:rsid w:val="00C2713F"/>
    <w:rsid w:val="00C279B5"/>
    <w:rsid w:val="00C27C45"/>
    <w:rsid w:val="00C27CB6"/>
    <w:rsid w:val="00C27F7D"/>
    <w:rsid w:val="00C30000"/>
    <w:rsid w:val="00C315F6"/>
    <w:rsid w:val="00C31DA7"/>
    <w:rsid w:val="00C31E39"/>
    <w:rsid w:val="00C31E4B"/>
    <w:rsid w:val="00C32082"/>
    <w:rsid w:val="00C325FC"/>
    <w:rsid w:val="00C32645"/>
    <w:rsid w:val="00C33136"/>
    <w:rsid w:val="00C33390"/>
    <w:rsid w:val="00C33CC5"/>
    <w:rsid w:val="00C33E0A"/>
    <w:rsid w:val="00C34233"/>
    <w:rsid w:val="00C349EF"/>
    <w:rsid w:val="00C34D28"/>
    <w:rsid w:val="00C3544C"/>
    <w:rsid w:val="00C356A1"/>
    <w:rsid w:val="00C35B6E"/>
    <w:rsid w:val="00C35F3B"/>
    <w:rsid w:val="00C36385"/>
    <w:rsid w:val="00C363E2"/>
    <w:rsid w:val="00C36C5D"/>
    <w:rsid w:val="00C36D43"/>
    <w:rsid w:val="00C36FC2"/>
    <w:rsid w:val="00C3719D"/>
    <w:rsid w:val="00C37CB2"/>
    <w:rsid w:val="00C37F29"/>
    <w:rsid w:val="00C40827"/>
    <w:rsid w:val="00C40D91"/>
    <w:rsid w:val="00C40FAD"/>
    <w:rsid w:val="00C411C3"/>
    <w:rsid w:val="00C41A5C"/>
    <w:rsid w:val="00C41C03"/>
    <w:rsid w:val="00C41DA5"/>
    <w:rsid w:val="00C41E73"/>
    <w:rsid w:val="00C41F7B"/>
    <w:rsid w:val="00C4216F"/>
    <w:rsid w:val="00C43B71"/>
    <w:rsid w:val="00C43DCC"/>
    <w:rsid w:val="00C442CD"/>
    <w:rsid w:val="00C449D6"/>
    <w:rsid w:val="00C456BC"/>
    <w:rsid w:val="00C45D94"/>
    <w:rsid w:val="00C463C9"/>
    <w:rsid w:val="00C46489"/>
    <w:rsid w:val="00C473A5"/>
    <w:rsid w:val="00C47564"/>
    <w:rsid w:val="00C479A8"/>
    <w:rsid w:val="00C47C15"/>
    <w:rsid w:val="00C5001D"/>
    <w:rsid w:val="00C50289"/>
    <w:rsid w:val="00C505AE"/>
    <w:rsid w:val="00C50FFB"/>
    <w:rsid w:val="00C510AE"/>
    <w:rsid w:val="00C51B99"/>
    <w:rsid w:val="00C51FDB"/>
    <w:rsid w:val="00C522DF"/>
    <w:rsid w:val="00C52379"/>
    <w:rsid w:val="00C523A5"/>
    <w:rsid w:val="00C5264B"/>
    <w:rsid w:val="00C5265E"/>
    <w:rsid w:val="00C52996"/>
    <w:rsid w:val="00C52F45"/>
    <w:rsid w:val="00C53593"/>
    <w:rsid w:val="00C537C5"/>
    <w:rsid w:val="00C53886"/>
    <w:rsid w:val="00C53DA2"/>
    <w:rsid w:val="00C53E53"/>
    <w:rsid w:val="00C545C2"/>
    <w:rsid w:val="00C54995"/>
    <w:rsid w:val="00C54B2B"/>
    <w:rsid w:val="00C54D41"/>
    <w:rsid w:val="00C54FBA"/>
    <w:rsid w:val="00C55069"/>
    <w:rsid w:val="00C55834"/>
    <w:rsid w:val="00C55924"/>
    <w:rsid w:val="00C55F0D"/>
    <w:rsid w:val="00C55FD8"/>
    <w:rsid w:val="00C56505"/>
    <w:rsid w:val="00C56CF1"/>
    <w:rsid w:val="00C56D75"/>
    <w:rsid w:val="00C57256"/>
    <w:rsid w:val="00C572C8"/>
    <w:rsid w:val="00C57555"/>
    <w:rsid w:val="00C60783"/>
    <w:rsid w:val="00C60786"/>
    <w:rsid w:val="00C60BA0"/>
    <w:rsid w:val="00C61ACD"/>
    <w:rsid w:val="00C62D43"/>
    <w:rsid w:val="00C6380C"/>
    <w:rsid w:val="00C64672"/>
    <w:rsid w:val="00C646DD"/>
    <w:rsid w:val="00C65300"/>
    <w:rsid w:val="00C653E6"/>
    <w:rsid w:val="00C65430"/>
    <w:rsid w:val="00C65482"/>
    <w:rsid w:val="00C65A50"/>
    <w:rsid w:val="00C660B6"/>
    <w:rsid w:val="00C661E2"/>
    <w:rsid w:val="00C66840"/>
    <w:rsid w:val="00C66C8F"/>
    <w:rsid w:val="00C674F5"/>
    <w:rsid w:val="00C67CAE"/>
    <w:rsid w:val="00C7000E"/>
    <w:rsid w:val="00C703B4"/>
    <w:rsid w:val="00C7059A"/>
    <w:rsid w:val="00C70697"/>
    <w:rsid w:val="00C717A0"/>
    <w:rsid w:val="00C71848"/>
    <w:rsid w:val="00C72093"/>
    <w:rsid w:val="00C72AAB"/>
    <w:rsid w:val="00C72DD0"/>
    <w:rsid w:val="00C72EF4"/>
    <w:rsid w:val="00C730EE"/>
    <w:rsid w:val="00C73C3A"/>
    <w:rsid w:val="00C73D30"/>
    <w:rsid w:val="00C73F52"/>
    <w:rsid w:val="00C744FE"/>
    <w:rsid w:val="00C75BD8"/>
    <w:rsid w:val="00C75BE4"/>
    <w:rsid w:val="00C75CE3"/>
    <w:rsid w:val="00C75CF2"/>
    <w:rsid w:val="00C75D2F"/>
    <w:rsid w:val="00C767BE"/>
    <w:rsid w:val="00C76A5B"/>
    <w:rsid w:val="00C76E3C"/>
    <w:rsid w:val="00C77E7C"/>
    <w:rsid w:val="00C81568"/>
    <w:rsid w:val="00C8290D"/>
    <w:rsid w:val="00C837B8"/>
    <w:rsid w:val="00C83AF5"/>
    <w:rsid w:val="00C844EE"/>
    <w:rsid w:val="00C84CE7"/>
    <w:rsid w:val="00C84D1E"/>
    <w:rsid w:val="00C85B52"/>
    <w:rsid w:val="00C85FCA"/>
    <w:rsid w:val="00C8610E"/>
    <w:rsid w:val="00C86634"/>
    <w:rsid w:val="00C86C7B"/>
    <w:rsid w:val="00C875D1"/>
    <w:rsid w:val="00C87AE5"/>
    <w:rsid w:val="00C9027A"/>
    <w:rsid w:val="00C9046D"/>
    <w:rsid w:val="00C9068E"/>
    <w:rsid w:val="00C90B39"/>
    <w:rsid w:val="00C911C2"/>
    <w:rsid w:val="00C91486"/>
    <w:rsid w:val="00C91576"/>
    <w:rsid w:val="00C91680"/>
    <w:rsid w:val="00C91F3A"/>
    <w:rsid w:val="00C921A1"/>
    <w:rsid w:val="00C9252C"/>
    <w:rsid w:val="00C92656"/>
    <w:rsid w:val="00C926CF"/>
    <w:rsid w:val="00C92CF1"/>
    <w:rsid w:val="00C92EC2"/>
    <w:rsid w:val="00C92FC0"/>
    <w:rsid w:val="00C93814"/>
    <w:rsid w:val="00C939B4"/>
    <w:rsid w:val="00C93C4B"/>
    <w:rsid w:val="00C944AB"/>
    <w:rsid w:val="00C947DC"/>
    <w:rsid w:val="00C94A68"/>
    <w:rsid w:val="00C95B40"/>
    <w:rsid w:val="00C9631F"/>
    <w:rsid w:val="00C96EFA"/>
    <w:rsid w:val="00C96F37"/>
    <w:rsid w:val="00C97611"/>
    <w:rsid w:val="00C97AAE"/>
    <w:rsid w:val="00CA0618"/>
    <w:rsid w:val="00CA0BD3"/>
    <w:rsid w:val="00CA1223"/>
    <w:rsid w:val="00CA13F5"/>
    <w:rsid w:val="00CA1802"/>
    <w:rsid w:val="00CA18AF"/>
    <w:rsid w:val="00CA1ED8"/>
    <w:rsid w:val="00CA1FE5"/>
    <w:rsid w:val="00CA2180"/>
    <w:rsid w:val="00CA23D0"/>
    <w:rsid w:val="00CA28FD"/>
    <w:rsid w:val="00CA293F"/>
    <w:rsid w:val="00CA2BC7"/>
    <w:rsid w:val="00CA2D3C"/>
    <w:rsid w:val="00CA2EC5"/>
    <w:rsid w:val="00CA4842"/>
    <w:rsid w:val="00CA4BB3"/>
    <w:rsid w:val="00CA5055"/>
    <w:rsid w:val="00CA556B"/>
    <w:rsid w:val="00CA5EF3"/>
    <w:rsid w:val="00CA6089"/>
    <w:rsid w:val="00CA653C"/>
    <w:rsid w:val="00CA68E7"/>
    <w:rsid w:val="00CA6BF8"/>
    <w:rsid w:val="00CA70C9"/>
    <w:rsid w:val="00CA7C8D"/>
    <w:rsid w:val="00CA7D36"/>
    <w:rsid w:val="00CB0185"/>
    <w:rsid w:val="00CB082E"/>
    <w:rsid w:val="00CB0A73"/>
    <w:rsid w:val="00CB0AEB"/>
    <w:rsid w:val="00CB0F0B"/>
    <w:rsid w:val="00CB17AA"/>
    <w:rsid w:val="00CB1901"/>
    <w:rsid w:val="00CB1F63"/>
    <w:rsid w:val="00CB21BE"/>
    <w:rsid w:val="00CB2AF8"/>
    <w:rsid w:val="00CB35BB"/>
    <w:rsid w:val="00CB3E8E"/>
    <w:rsid w:val="00CB4429"/>
    <w:rsid w:val="00CB5019"/>
    <w:rsid w:val="00CB50AA"/>
    <w:rsid w:val="00CB58D9"/>
    <w:rsid w:val="00CB5D73"/>
    <w:rsid w:val="00CB6FAB"/>
    <w:rsid w:val="00CB7082"/>
    <w:rsid w:val="00CB70F2"/>
    <w:rsid w:val="00CB7170"/>
    <w:rsid w:val="00CB786F"/>
    <w:rsid w:val="00CC027D"/>
    <w:rsid w:val="00CC03B4"/>
    <w:rsid w:val="00CC040E"/>
    <w:rsid w:val="00CC0909"/>
    <w:rsid w:val="00CC111F"/>
    <w:rsid w:val="00CC1484"/>
    <w:rsid w:val="00CC1D46"/>
    <w:rsid w:val="00CC2011"/>
    <w:rsid w:val="00CC2590"/>
    <w:rsid w:val="00CC2CBC"/>
    <w:rsid w:val="00CC2E57"/>
    <w:rsid w:val="00CC336C"/>
    <w:rsid w:val="00CC389D"/>
    <w:rsid w:val="00CC393E"/>
    <w:rsid w:val="00CC39F0"/>
    <w:rsid w:val="00CC3A07"/>
    <w:rsid w:val="00CC3EA0"/>
    <w:rsid w:val="00CC42A8"/>
    <w:rsid w:val="00CC48EF"/>
    <w:rsid w:val="00CC4B51"/>
    <w:rsid w:val="00CC54CC"/>
    <w:rsid w:val="00CC578B"/>
    <w:rsid w:val="00CC5886"/>
    <w:rsid w:val="00CC5A37"/>
    <w:rsid w:val="00CC682B"/>
    <w:rsid w:val="00CC6CFC"/>
    <w:rsid w:val="00CC7B45"/>
    <w:rsid w:val="00CD0071"/>
    <w:rsid w:val="00CD0ABD"/>
    <w:rsid w:val="00CD1188"/>
    <w:rsid w:val="00CD14E7"/>
    <w:rsid w:val="00CD15E0"/>
    <w:rsid w:val="00CD182A"/>
    <w:rsid w:val="00CD2515"/>
    <w:rsid w:val="00CD2522"/>
    <w:rsid w:val="00CD2604"/>
    <w:rsid w:val="00CD2ED1"/>
    <w:rsid w:val="00CD3177"/>
    <w:rsid w:val="00CD337B"/>
    <w:rsid w:val="00CD47C4"/>
    <w:rsid w:val="00CD4AA6"/>
    <w:rsid w:val="00CD4B73"/>
    <w:rsid w:val="00CD5546"/>
    <w:rsid w:val="00CD6278"/>
    <w:rsid w:val="00CD78D2"/>
    <w:rsid w:val="00CD7C13"/>
    <w:rsid w:val="00CD7C5F"/>
    <w:rsid w:val="00CE0424"/>
    <w:rsid w:val="00CE0799"/>
    <w:rsid w:val="00CE0F29"/>
    <w:rsid w:val="00CE14FF"/>
    <w:rsid w:val="00CE2493"/>
    <w:rsid w:val="00CE2A61"/>
    <w:rsid w:val="00CE2AB8"/>
    <w:rsid w:val="00CE3137"/>
    <w:rsid w:val="00CE325D"/>
    <w:rsid w:val="00CE3853"/>
    <w:rsid w:val="00CE3A2F"/>
    <w:rsid w:val="00CE4EED"/>
    <w:rsid w:val="00CE4FA7"/>
    <w:rsid w:val="00CE5C64"/>
    <w:rsid w:val="00CE6188"/>
    <w:rsid w:val="00CE69F3"/>
    <w:rsid w:val="00CE6F4C"/>
    <w:rsid w:val="00CE7561"/>
    <w:rsid w:val="00CE7C13"/>
    <w:rsid w:val="00CF09FB"/>
    <w:rsid w:val="00CF0A2C"/>
    <w:rsid w:val="00CF0E19"/>
    <w:rsid w:val="00CF1246"/>
    <w:rsid w:val="00CF1354"/>
    <w:rsid w:val="00CF1591"/>
    <w:rsid w:val="00CF1731"/>
    <w:rsid w:val="00CF1802"/>
    <w:rsid w:val="00CF21B5"/>
    <w:rsid w:val="00CF2DB6"/>
    <w:rsid w:val="00CF3706"/>
    <w:rsid w:val="00CF390E"/>
    <w:rsid w:val="00CF3AF3"/>
    <w:rsid w:val="00CF3B1F"/>
    <w:rsid w:val="00CF3BF6"/>
    <w:rsid w:val="00CF3D6D"/>
    <w:rsid w:val="00CF403D"/>
    <w:rsid w:val="00CF43F1"/>
    <w:rsid w:val="00CF4432"/>
    <w:rsid w:val="00CF4436"/>
    <w:rsid w:val="00CF49C9"/>
    <w:rsid w:val="00CF4F3E"/>
    <w:rsid w:val="00CF5BC5"/>
    <w:rsid w:val="00CF5E05"/>
    <w:rsid w:val="00CF625B"/>
    <w:rsid w:val="00CF687E"/>
    <w:rsid w:val="00CF6B17"/>
    <w:rsid w:val="00CF7F1A"/>
    <w:rsid w:val="00D0015A"/>
    <w:rsid w:val="00D00D71"/>
    <w:rsid w:val="00D00F96"/>
    <w:rsid w:val="00D01FF6"/>
    <w:rsid w:val="00D02816"/>
    <w:rsid w:val="00D0349B"/>
    <w:rsid w:val="00D03E8D"/>
    <w:rsid w:val="00D045CE"/>
    <w:rsid w:val="00D04D68"/>
    <w:rsid w:val="00D04E17"/>
    <w:rsid w:val="00D05094"/>
    <w:rsid w:val="00D05248"/>
    <w:rsid w:val="00D05463"/>
    <w:rsid w:val="00D05487"/>
    <w:rsid w:val="00D05729"/>
    <w:rsid w:val="00D0583B"/>
    <w:rsid w:val="00D05FC8"/>
    <w:rsid w:val="00D067FF"/>
    <w:rsid w:val="00D0704F"/>
    <w:rsid w:val="00D07690"/>
    <w:rsid w:val="00D07BA7"/>
    <w:rsid w:val="00D07BBE"/>
    <w:rsid w:val="00D07CC7"/>
    <w:rsid w:val="00D07CE4"/>
    <w:rsid w:val="00D10249"/>
    <w:rsid w:val="00D115C3"/>
    <w:rsid w:val="00D11784"/>
    <w:rsid w:val="00D11897"/>
    <w:rsid w:val="00D123FD"/>
    <w:rsid w:val="00D12C37"/>
    <w:rsid w:val="00D12C64"/>
    <w:rsid w:val="00D13135"/>
    <w:rsid w:val="00D139C3"/>
    <w:rsid w:val="00D13E4E"/>
    <w:rsid w:val="00D1433C"/>
    <w:rsid w:val="00D14426"/>
    <w:rsid w:val="00D14643"/>
    <w:rsid w:val="00D14A25"/>
    <w:rsid w:val="00D14C8B"/>
    <w:rsid w:val="00D1524F"/>
    <w:rsid w:val="00D15722"/>
    <w:rsid w:val="00D15B12"/>
    <w:rsid w:val="00D15DF4"/>
    <w:rsid w:val="00D16071"/>
    <w:rsid w:val="00D1696E"/>
    <w:rsid w:val="00D16B23"/>
    <w:rsid w:val="00D16B7D"/>
    <w:rsid w:val="00D16C07"/>
    <w:rsid w:val="00D17349"/>
    <w:rsid w:val="00D174A3"/>
    <w:rsid w:val="00D175E2"/>
    <w:rsid w:val="00D17CF9"/>
    <w:rsid w:val="00D20E86"/>
    <w:rsid w:val="00D220A2"/>
    <w:rsid w:val="00D22285"/>
    <w:rsid w:val="00D22362"/>
    <w:rsid w:val="00D228CB"/>
    <w:rsid w:val="00D22F04"/>
    <w:rsid w:val="00D23974"/>
    <w:rsid w:val="00D239A7"/>
    <w:rsid w:val="00D23F47"/>
    <w:rsid w:val="00D23F9B"/>
    <w:rsid w:val="00D24926"/>
    <w:rsid w:val="00D24A7B"/>
    <w:rsid w:val="00D24BB3"/>
    <w:rsid w:val="00D24FA8"/>
    <w:rsid w:val="00D26958"/>
    <w:rsid w:val="00D26B27"/>
    <w:rsid w:val="00D26B2A"/>
    <w:rsid w:val="00D26E93"/>
    <w:rsid w:val="00D2704F"/>
    <w:rsid w:val="00D270A6"/>
    <w:rsid w:val="00D2715B"/>
    <w:rsid w:val="00D271F3"/>
    <w:rsid w:val="00D3044B"/>
    <w:rsid w:val="00D31789"/>
    <w:rsid w:val="00D31D92"/>
    <w:rsid w:val="00D31DBB"/>
    <w:rsid w:val="00D31DFC"/>
    <w:rsid w:val="00D32798"/>
    <w:rsid w:val="00D32D65"/>
    <w:rsid w:val="00D33E0B"/>
    <w:rsid w:val="00D34232"/>
    <w:rsid w:val="00D3465A"/>
    <w:rsid w:val="00D34B08"/>
    <w:rsid w:val="00D34CD9"/>
    <w:rsid w:val="00D35619"/>
    <w:rsid w:val="00D358A0"/>
    <w:rsid w:val="00D36012"/>
    <w:rsid w:val="00D36E71"/>
    <w:rsid w:val="00D36F68"/>
    <w:rsid w:val="00D37381"/>
    <w:rsid w:val="00D37417"/>
    <w:rsid w:val="00D37997"/>
    <w:rsid w:val="00D37D87"/>
    <w:rsid w:val="00D37E70"/>
    <w:rsid w:val="00D4029D"/>
    <w:rsid w:val="00D40995"/>
    <w:rsid w:val="00D40B33"/>
    <w:rsid w:val="00D41EC5"/>
    <w:rsid w:val="00D4214C"/>
    <w:rsid w:val="00D428DF"/>
    <w:rsid w:val="00D4318F"/>
    <w:rsid w:val="00D438BF"/>
    <w:rsid w:val="00D4402D"/>
    <w:rsid w:val="00D440F8"/>
    <w:rsid w:val="00D44158"/>
    <w:rsid w:val="00D44AF8"/>
    <w:rsid w:val="00D44B79"/>
    <w:rsid w:val="00D4515C"/>
    <w:rsid w:val="00D45564"/>
    <w:rsid w:val="00D455F8"/>
    <w:rsid w:val="00D456B4"/>
    <w:rsid w:val="00D45C67"/>
    <w:rsid w:val="00D467F5"/>
    <w:rsid w:val="00D46DD3"/>
    <w:rsid w:val="00D476C1"/>
    <w:rsid w:val="00D47D35"/>
    <w:rsid w:val="00D50D5B"/>
    <w:rsid w:val="00D50EC2"/>
    <w:rsid w:val="00D515D5"/>
    <w:rsid w:val="00D528F9"/>
    <w:rsid w:val="00D52F18"/>
    <w:rsid w:val="00D53333"/>
    <w:rsid w:val="00D53346"/>
    <w:rsid w:val="00D537B6"/>
    <w:rsid w:val="00D53B2D"/>
    <w:rsid w:val="00D53E62"/>
    <w:rsid w:val="00D546FF"/>
    <w:rsid w:val="00D54B79"/>
    <w:rsid w:val="00D550CD"/>
    <w:rsid w:val="00D55805"/>
    <w:rsid w:val="00D55AD5"/>
    <w:rsid w:val="00D55D6C"/>
    <w:rsid w:val="00D5665A"/>
    <w:rsid w:val="00D5690F"/>
    <w:rsid w:val="00D56E44"/>
    <w:rsid w:val="00D576CA"/>
    <w:rsid w:val="00D57E3E"/>
    <w:rsid w:val="00D60379"/>
    <w:rsid w:val="00D606A9"/>
    <w:rsid w:val="00D606FB"/>
    <w:rsid w:val="00D608AA"/>
    <w:rsid w:val="00D60A47"/>
    <w:rsid w:val="00D60B7F"/>
    <w:rsid w:val="00D60E14"/>
    <w:rsid w:val="00D61017"/>
    <w:rsid w:val="00D610E1"/>
    <w:rsid w:val="00D6170A"/>
    <w:rsid w:val="00D61AF5"/>
    <w:rsid w:val="00D61EE0"/>
    <w:rsid w:val="00D61F84"/>
    <w:rsid w:val="00D62308"/>
    <w:rsid w:val="00D626DE"/>
    <w:rsid w:val="00D62894"/>
    <w:rsid w:val="00D62AC0"/>
    <w:rsid w:val="00D62BB9"/>
    <w:rsid w:val="00D632B6"/>
    <w:rsid w:val="00D63647"/>
    <w:rsid w:val="00D63696"/>
    <w:rsid w:val="00D6380C"/>
    <w:rsid w:val="00D63C2B"/>
    <w:rsid w:val="00D63FE9"/>
    <w:rsid w:val="00D64083"/>
    <w:rsid w:val="00D64423"/>
    <w:rsid w:val="00D646BB"/>
    <w:rsid w:val="00D64994"/>
    <w:rsid w:val="00D64CEA"/>
    <w:rsid w:val="00D652B5"/>
    <w:rsid w:val="00D65350"/>
    <w:rsid w:val="00D6597B"/>
    <w:rsid w:val="00D66155"/>
    <w:rsid w:val="00D66490"/>
    <w:rsid w:val="00D6726F"/>
    <w:rsid w:val="00D675A5"/>
    <w:rsid w:val="00D678E7"/>
    <w:rsid w:val="00D67CF0"/>
    <w:rsid w:val="00D708B0"/>
    <w:rsid w:val="00D70F5C"/>
    <w:rsid w:val="00D7223A"/>
    <w:rsid w:val="00D72A70"/>
    <w:rsid w:val="00D735FE"/>
    <w:rsid w:val="00D73C42"/>
    <w:rsid w:val="00D740AA"/>
    <w:rsid w:val="00D743D7"/>
    <w:rsid w:val="00D74923"/>
    <w:rsid w:val="00D749AE"/>
    <w:rsid w:val="00D75ABB"/>
    <w:rsid w:val="00D75CF1"/>
    <w:rsid w:val="00D76C9C"/>
    <w:rsid w:val="00D76DEF"/>
    <w:rsid w:val="00D7724E"/>
    <w:rsid w:val="00D77306"/>
    <w:rsid w:val="00D77616"/>
    <w:rsid w:val="00D77AB6"/>
    <w:rsid w:val="00D77B1D"/>
    <w:rsid w:val="00D8021F"/>
    <w:rsid w:val="00D80383"/>
    <w:rsid w:val="00D805B7"/>
    <w:rsid w:val="00D80B84"/>
    <w:rsid w:val="00D80EB0"/>
    <w:rsid w:val="00D80FBB"/>
    <w:rsid w:val="00D811AE"/>
    <w:rsid w:val="00D815D0"/>
    <w:rsid w:val="00D81C01"/>
    <w:rsid w:val="00D81C7F"/>
    <w:rsid w:val="00D81F6E"/>
    <w:rsid w:val="00D82017"/>
    <w:rsid w:val="00D823C6"/>
    <w:rsid w:val="00D824E0"/>
    <w:rsid w:val="00D830FC"/>
    <w:rsid w:val="00D8327F"/>
    <w:rsid w:val="00D839A8"/>
    <w:rsid w:val="00D83AA0"/>
    <w:rsid w:val="00D8454D"/>
    <w:rsid w:val="00D84613"/>
    <w:rsid w:val="00D84ECA"/>
    <w:rsid w:val="00D85033"/>
    <w:rsid w:val="00D8573A"/>
    <w:rsid w:val="00D85C15"/>
    <w:rsid w:val="00D861B4"/>
    <w:rsid w:val="00D86709"/>
    <w:rsid w:val="00D86CA3"/>
    <w:rsid w:val="00D86F5D"/>
    <w:rsid w:val="00D871CE"/>
    <w:rsid w:val="00D87880"/>
    <w:rsid w:val="00D87B9B"/>
    <w:rsid w:val="00D87C31"/>
    <w:rsid w:val="00D903BA"/>
    <w:rsid w:val="00D90471"/>
    <w:rsid w:val="00D90995"/>
    <w:rsid w:val="00D912AF"/>
    <w:rsid w:val="00D91646"/>
    <w:rsid w:val="00D918A6"/>
    <w:rsid w:val="00D9196D"/>
    <w:rsid w:val="00D91B65"/>
    <w:rsid w:val="00D927FD"/>
    <w:rsid w:val="00D92888"/>
    <w:rsid w:val="00D92982"/>
    <w:rsid w:val="00D92AC1"/>
    <w:rsid w:val="00D92D54"/>
    <w:rsid w:val="00D9316B"/>
    <w:rsid w:val="00D937B2"/>
    <w:rsid w:val="00D93A7B"/>
    <w:rsid w:val="00D94406"/>
    <w:rsid w:val="00D948DC"/>
    <w:rsid w:val="00D94DD6"/>
    <w:rsid w:val="00D952DA"/>
    <w:rsid w:val="00D97483"/>
    <w:rsid w:val="00DA0267"/>
    <w:rsid w:val="00DA0715"/>
    <w:rsid w:val="00DA0A43"/>
    <w:rsid w:val="00DA15E0"/>
    <w:rsid w:val="00DA19A1"/>
    <w:rsid w:val="00DA1B1D"/>
    <w:rsid w:val="00DA2764"/>
    <w:rsid w:val="00DA2B10"/>
    <w:rsid w:val="00DA305E"/>
    <w:rsid w:val="00DA32C5"/>
    <w:rsid w:val="00DA39CA"/>
    <w:rsid w:val="00DA3CA7"/>
    <w:rsid w:val="00DA3D5A"/>
    <w:rsid w:val="00DA3E3D"/>
    <w:rsid w:val="00DA4744"/>
    <w:rsid w:val="00DA5417"/>
    <w:rsid w:val="00DA5440"/>
    <w:rsid w:val="00DA56A9"/>
    <w:rsid w:val="00DA56E8"/>
    <w:rsid w:val="00DA595E"/>
    <w:rsid w:val="00DA5D39"/>
    <w:rsid w:val="00DA60BA"/>
    <w:rsid w:val="00DA6253"/>
    <w:rsid w:val="00DA6B80"/>
    <w:rsid w:val="00DA7029"/>
    <w:rsid w:val="00DA74F9"/>
    <w:rsid w:val="00DA75A1"/>
    <w:rsid w:val="00DB0A9F"/>
    <w:rsid w:val="00DB1107"/>
    <w:rsid w:val="00DB12FD"/>
    <w:rsid w:val="00DB1CCA"/>
    <w:rsid w:val="00DB1F89"/>
    <w:rsid w:val="00DB2007"/>
    <w:rsid w:val="00DB23D4"/>
    <w:rsid w:val="00DB2B4B"/>
    <w:rsid w:val="00DB377D"/>
    <w:rsid w:val="00DB39CD"/>
    <w:rsid w:val="00DB3A36"/>
    <w:rsid w:val="00DB3BA6"/>
    <w:rsid w:val="00DB4281"/>
    <w:rsid w:val="00DB46BD"/>
    <w:rsid w:val="00DB512F"/>
    <w:rsid w:val="00DB5777"/>
    <w:rsid w:val="00DB5CD9"/>
    <w:rsid w:val="00DB640F"/>
    <w:rsid w:val="00DB673F"/>
    <w:rsid w:val="00DB6821"/>
    <w:rsid w:val="00DB6865"/>
    <w:rsid w:val="00DB6BBD"/>
    <w:rsid w:val="00DB74B7"/>
    <w:rsid w:val="00DB74CE"/>
    <w:rsid w:val="00DB7651"/>
    <w:rsid w:val="00DB78DA"/>
    <w:rsid w:val="00DB7A4B"/>
    <w:rsid w:val="00DC0197"/>
    <w:rsid w:val="00DC03BC"/>
    <w:rsid w:val="00DC057E"/>
    <w:rsid w:val="00DC1CEE"/>
    <w:rsid w:val="00DC26B5"/>
    <w:rsid w:val="00DC2B00"/>
    <w:rsid w:val="00DC2D36"/>
    <w:rsid w:val="00DC35FE"/>
    <w:rsid w:val="00DC367E"/>
    <w:rsid w:val="00DC3A7D"/>
    <w:rsid w:val="00DC3FDD"/>
    <w:rsid w:val="00DC43B8"/>
    <w:rsid w:val="00DC4855"/>
    <w:rsid w:val="00DC4C96"/>
    <w:rsid w:val="00DC51A4"/>
    <w:rsid w:val="00DC53EF"/>
    <w:rsid w:val="00DC60BE"/>
    <w:rsid w:val="00DC6626"/>
    <w:rsid w:val="00DC6999"/>
    <w:rsid w:val="00DC7882"/>
    <w:rsid w:val="00DD012B"/>
    <w:rsid w:val="00DD0B5C"/>
    <w:rsid w:val="00DD1027"/>
    <w:rsid w:val="00DD1071"/>
    <w:rsid w:val="00DD1701"/>
    <w:rsid w:val="00DD1ECC"/>
    <w:rsid w:val="00DD2A3E"/>
    <w:rsid w:val="00DD2C6F"/>
    <w:rsid w:val="00DD2E5F"/>
    <w:rsid w:val="00DD36D5"/>
    <w:rsid w:val="00DD3D55"/>
    <w:rsid w:val="00DD4E32"/>
    <w:rsid w:val="00DD5806"/>
    <w:rsid w:val="00DD5850"/>
    <w:rsid w:val="00DD598D"/>
    <w:rsid w:val="00DD604B"/>
    <w:rsid w:val="00DD61DA"/>
    <w:rsid w:val="00DD687A"/>
    <w:rsid w:val="00DD68CF"/>
    <w:rsid w:val="00DD6A8B"/>
    <w:rsid w:val="00DE0566"/>
    <w:rsid w:val="00DE0A00"/>
    <w:rsid w:val="00DE0D79"/>
    <w:rsid w:val="00DE18FF"/>
    <w:rsid w:val="00DE205F"/>
    <w:rsid w:val="00DE2664"/>
    <w:rsid w:val="00DE2873"/>
    <w:rsid w:val="00DE3234"/>
    <w:rsid w:val="00DE379D"/>
    <w:rsid w:val="00DE4314"/>
    <w:rsid w:val="00DE4344"/>
    <w:rsid w:val="00DE531B"/>
    <w:rsid w:val="00DE5409"/>
    <w:rsid w:val="00DE5608"/>
    <w:rsid w:val="00DE56C4"/>
    <w:rsid w:val="00DE58D0"/>
    <w:rsid w:val="00DE6113"/>
    <w:rsid w:val="00DE63AF"/>
    <w:rsid w:val="00DE654F"/>
    <w:rsid w:val="00DE6994"/>
    <w:rsid w:val="00DE69B9"/>
    <w:rsid w:val="00DE6A64"/>
    <w:rsid w:val="00DE6F6C"/>
    <w:rsid w:val="00DE728B"/>
    <w:rsid w:val="00DF092F"/>
    <w:rsid w:val="00DF0B6E"/>
    <w:rsid w:val="00DF0F43"/>
    <w:rsid w:val="00DF1190"/>
    <w:rsid w:val="00DF11D8"/>
    <w:rsid w:val="00DF14E0"/>
    <w:rsid w:val="00DF15E0"/>
    <w:rsid w:val="00DF1B3E"/>
    <w:rsid w:val="00DF3408"/>
    <w:rsid w:val="00DF3716"/>
    <w:rsid w:val="00DF37A0"/>
    <w:rsid w:val="00DF3B97"/>
    <w:rsid w:val="00DF3BA7"/>
    <w:rsid w:val="00DF3BE8"/>
    <w:rsid w:val="00DF3D72"/>
    <w:rsid w:val="00DF42FA"/>
    <w:rsid w:val="00DF4672"/>
    <w:rsid w:val="00DF4AA4"/>
    <w:rsid w:val="00DF520D"/>
    <w:rsid w:val="00DF54EB"/>
    <w:rsid w:val="00DF57A8"/>
    <w:rsid w:val="00DF5A6E"/>
    <w:rsid w:val="00DF5D45"/>
    <w:rsid w:val="00DF6170"/>
    <w:rsid w:val="00DF6660"/>
    <w:rsid w:val="00DF66E1"/>
    <w:rsid w:val="00DF6C5E"/>
    <w:rsid w:val="00DF7A98"/>
    <w:rsid w:val="00DF7C08"/>
    <w:rsid w:val="00DF7FA7"/>
    <w:rsid w:val="00E00805"/>
    <w:rsid w:val="00E00A16"/>
    <w:rsid w:val="00E00AFA"/>
    <w:rsid w:val="00E00E4D"/>
    <w:rsid w:val="00E01637"/>
    <w:rsid w:val="00E01C51"/>
    <w:rsid w:val="00E01F48"/>
    <w:rsid w:val="00E0211C"/>
    <w:rsid w:val="00E0211D"/>
    <w:rsid w:val="00E02565"/>
    <w:rsid w:val="00E027BE"/>
    <w:rsid w:val="00E0301D"/>
    <w:rsid w:val="00E0351F"/>
    <w:rsid w:val="00E039DD"/>
    <w:rsid w:val="00E048EF"/>
    <w:rsid w:val="00E0501D"/>
    <w:rsid w:val="00E0564A"/>
    <w:rsid w:val="00E05B9A"/>
    <w:rsid w:val="00E05D49"/>
    <w:rsid w:val="00E068A3"/>
    <w:rsid w:val="00E06D39"/>
    <w:rsid w:val="00E0776C"/>
    <w:rsid w:val="00E0782D"/>
    <w:rsid w:val="00E0785F"/>
    <w:rsid w:val="00E11003"/>
    <w:rsid w:val="00E110E7"/>
    <w:rsid w:val="00E1142D"/>
    <w:rsid w:val="00E11B20"/>
    <w:rsid w:val="00E11B9A"/>
    <w:rsid w:val="00E12375"/>
    <w:rsid w:val="00E12891"/>
    <w:rsid w:val="00E12ACE"/>
    <w:rsid w:val="00E131AB"/>
    <w:rsid w:val="00E137D3"/>
    <w:rsid w:val="00E13DDE"/>
    <w:rsid w:val="00E13E86"/>
    <w:rsid w:val="00E14920"/>
    <w:rsid w:val="00E14A35"/>
    <w:rsid w:val="00E150A0"/>
    <w:rsid w:val="00E15144"/>
    <w:rsid w:val="00E1574B"/>
    <w:rsid w:val="00E15B9E"/>
    <w:rsid w:val="00E15EC9"/>
    <w:rsid w:val="00E15ED3"/>
    <w:rsid w:val="00E16934"/>
    <w:rsid w:val="00E1705A"/>
    <w:rsid w:val="00E17061"/>
    <w:rsid w:val="00E17FA2"/>
    <w:rsid w:val="00E20B68"/>
    <w:rsid w:val="00E21093"/>
    <w:rsid w:val="00E21381"/>
    <w:rsid w:val="00E2195D"/>
    <w:rsid w:val="00E219AA"/>
    <w:rsid w:val="00E2207B"/>
    <w:rsid w:val="00E22330"/>
    <w:rsid w:val="00E22F72"/>
    <w:rsid w:val="00E22FE9"/>
    <w:rsid w:val="00E23141"/>
    <w:rsid w:val="00E233D2"/>
    <w:rsid w:val="00E23A0F"/>
    <w:rsid w:val="00E23E45"/>
    <w:rsid w:val="00E24BCA"/>
    <w:rsid w:val="00E24C0B"/>
    <w:rsid w:val="00E24E5C"/>
    <w:rsid w:val="00E24EE3"/>
    <w:rsid w:val="00E2538B"/>
    <w:rsid w:val="00E25EFE"/>
    <w:rsid w:val="00E26842"/>
    <w:rsid w:val="00E26ACA"/>
    <w:rsid w:val="00E26D64"/>
    <w:rsid w:val="00E26EFC"/>
    <w:rsid w:val="00E276B2"/>
    <w:rsid w:val="00E27CDA"/>
    <w:rsid w:val="00E27DC9"/>
    <w:rsid w:val="00E27FDF"/>
    <w:rsid w:val="00E30B5A"/>
    <w:rsid w:val="00E3123D"/>
    <w:rsid w:val="00E313FF"/>
    <w:rsid w:val="00E31461"/>
    <w:rsid w:val="00E316CC"/>
    <w:rsid w:val="00E3184B"/>
    <w:rsid w:val="00E31859"/>
    <w:rsid w:val="00E31B30"/>
    <w:rsid w:val="00E31D43"/>
    <w:rsid w:val="00E31FC7"/>
    <w:rsid w:val="00E320C6"/>
    <w:rsid w:val="00E3212E"/>
    <w:rsid w:val="00E32608"/>
    <w:rsid w:val="00E33232"/>
    <w:rsid w:val="00E33319"/>
    <w:rsid w:val="00E33513"/>
    <w:rsid w:val="00E3383C"/>
    <w:rsid w:val="00E34188"/>
    <w:rsid w:val="00E344D9"/>
    <w:rsid w:val="00E34B6E"/>
    <w:rsid w:val="00E34E98"/>
    <w:rsid w:val="00E35051"/>
    <w:rsid w:val="00E35559"/>
    <w:rsid w:val="00E35986"/>
    <w:rsid w:val="00E35F3F"/>
    <w:rsid w:val="00E362DE"/>
    <w:rsid w:val="00E36F49"/>
    <w:rsid w:val="00E3723A"/>
    <w:rsid w:val="00E37860"/>
    <w:rsid w:val="00E37F1A"/>
    <w:rsid w:val="00E40185"/>
    <w:rsid w:val="00E404B2"/>
    <w:rsid w:val="00E407A2"/>
    <w:rsid w:val="00E40A64"/>
    <w:rsid w:val="00E40D5E"/>
    <w:rsid w:val="00E4195C"/>
    <w:rsid w:val="00E42152"/>
    <w:rsid w:val="00E421DD"/>
    <w:rsid w:val="00E43275"/>
    <w:rsid w:val="00E43BE1"/>
    <w:rsid w:val="00E446F1"/>
    <w:rsid w:val="00E453CA"/>
    <w:rsid w:val="00E455BD"/>
    <w:rsid w:val="00E45831"/>
    <w:rsid w:val="00E45C5B"/>
    <w:rsid w:val="00E46886"/>
    <w:rsid w:val="00E46F88"/>
    <w:rsid w:val="00E47126"/>
    <w:rsid w:val="00E473CD"/>
    <w:rsid w:val="00E478ED"/>
    <w:rsid w:val="00E47AEF"/>
    <w:rsid w:val="00E50503"/>
    <w:rsid w:val="00E50CFD"/>
    <w:rsid w:val="00E50DF5"/>
    <w:rsid w:val="00E50F3F"/>
    <w:rsid w:val="00E511EE"/>
    <w:rsid w:val="00E517C1"/>
    <w:rsid w:val="00E51A7E"/>
    <w:rsid w:val="00E51B26"/>
    <w:rsid w:val="00E51FCE"/>
    <w:rsid w:val="00E526F3"/>
    <w:rsid w:val="00E52DC5"/>
    <w:rsid w:val="00E53907"/>
    <w:rsid w:val="00E53AB0"/>
    <w:rsid w:val="00E53B75"/>
    <w:rsid w:val="00E53EE7"/>
    <w:rsid w:val="00E54939"/>
    <w:rsid w:val="00E54C26"/>
    <w:rsid w:val="00E54DFE"/>
    <w:rsid w:val="00E54E3B"/>
    <w:rsid w:val="00E554BB"/>
    <w:rsid w:val="00E5555C"/>
    <w:rsid w:val="00E55886"/>
    <w:rsid w:val="00E56AC5"/>
    <w:rsid w:val="00E57336"/>
    <w:rsid w:val="00E57565"/>
    <w:rsid w:val="00E57C1D"/>
    <w:rsid w:val="00E57E79"/>
    <w:rsid w:val="00E57F01"/>
    <w:rsid w:val="00E600F7"/>
    <w:rsid w:val="00E604E9"/>
    <w:rsid w:val="00E60ACB"/>
    <w:rsid w:val="00E60D66"/>
    <w:rsid w:val="00E61DF7"/>
    <w:rsid w:val="00E6294C"/>
    <w:rsid w:val="00E63585"/>
    <w:rsid w:val="00E63838"/>
    <w:rsid w:val="00E64434"/>
    <w:rsid w:val="00E647C6"/>
    <w:rsid w:val="00E64C9B"/>
    <w:rsid w:val="00E65817"/>
    <w:rsid w:val="00E6661D"/>
    <w:rsid w:val="00E668D0"/>
    <w:rsid w:val="00E66F4D"/>
    <w:rsid w:val="00E67012"/>
    <w:rsid w:val="00E6721B"/>
    <w:rsid w:val="00E67402"/>
    <w:rsid w:val="00E676E0"/>
    <w:rsid w:val="00E677F4"/>
    <w:rsid w:val="00E67C51"/>
    <w:rsid w:val="00E67E4D"/>
    <w:rsid w:val="00E70719"/>
    <w:rsid w:val="00E70E76"/>
    <w:rsid w:val="00E711B0"/>
    <w:rsid w:val="00E71394"/>
    <w:rsid w:val="00E71932"/>
    <w:rsid w:val="00E72719"/>
    <w:rsid w:val="00E728DE"/>
    <w:rsid w:val="00E729DE"/>
    <w:rsid w:val="00E72EFC"/>
    <w:rsid w:val="00E73BA8"/>
    <w:rsid w:val="00E744C9"/>
    <w:rsid w:val="00E74792"/>
    <w:rsid w:val="00E74B7E"/>
    <w:rsid w:val="00E7500D"/>
    <w:rsid w:val="00E758EC"/>
    <w:rsid w:val="00E75D70"/>
    <w:rsid w:val="00E76309"/>
    <w:rsid w:val="00E76E6A"/>
    <w:rsid w:val="00E76F88"/>
    <w:rsid w:val="00E80076"/>
    <w:rsid w:val="00E80919"/>
    <w:rsid w:val="00E810CC"/>
    <w:rsid w:val="00E81597"/>
    <w:rsid w:val="00E81689"/>
    <w:rsid w:val="00E81BA7"/>
    <w:rsid w:val="00E81DE4"/>
    <w:rsid w:val="00E82272"/>
    <w:rsid w:val="00E8234C"/>
    <w:rsid w:val="00E82688"/>
    <w:rsid w:val="00E826C0"/>
    <w:rsid w:val="00E827C0"/>
    <w:rsid w:val="00E82DC9"/>
    <w:rsid w:val="00E82E01"/>
    <w:rsid w:val="00E82F6F"/>
    <w:rsid w:val="00E831E5"/>
    <w:rsid w:val="00E83395"/>
    <w:rsid w:val="00E83A7E"/>
    <w:rsid w:val="00E83AA9"/>
    <w:rsid w:val="00E83D03"/>
    <w:rsid w:val="00E841F7"/>
    <w:rsid w:val="00E8576D"/>
    <w:rsid w:val="00E85928"/>
    <w:rsid w:val="00E85B44"/>
    <w:rsid w:val="00E85BBB"/>
    <w:rsid w:val="00E85DAD"/>
    <w:rsid w:val="00E8635B"/>
    <w:rsid w:val="00E86552"/>
    <w:rsid w:val="00E86884"/>
    <w:rsid w:val="00E8692C"/>
    <w:rsid w:val="00E87822"/>
    <w:rsid w:val="00E901AE"/>
    <w:rsid w:val="00E90395"/>
    <w:rsid w:val="00E909CB"/>
    <w:rsid w:val="00E90E49"/>
    <w:rsid w:val="00E91293"/>
    <w:rsid w:val="00E917F9"/>
    <w:rsid w:val="00E919EF"/>
    <w:rsid w:val="00E91C1B"/>
    <w:rsid w:val="00E91CFA"/>
    <w:rsid w:val="00E92474"/>
    <w:rsid w:val="00E92564"/>
    <w:rsid w:val="00E9291C"/>
    <w:rsid w:val="00E92982"/>
    <w:rsid w:val="00E92F3F"/>
    <w:rsid w:val="00E93FFE"/>
    <w:rsid w:val="00E94E6E"/>
    <w:rsid w:val="00E94F8A"/>
    <w:rsid w:val="00E9518D"/>
    <w:rsid w:val="00E95787"/>
    <w:rsid w:val="00E95882"/>
    <w:rsid w:val="00E96315"/>
    <w:rsid w:val="00E96BDA"/>
    <w:rsid w:val="00E96CA3"/>
    <w:rsid w:val="00E97088"/>
    <w:rsid w:val="00E9713D"/>
    <w:rsid w:val="00E972B2"/>
    <w:rsid w:val="00E97C11"/>
    <w:rsid w:val="00E97C7E"/>
    <w:rsid w:val="00E97FF2"/>
    <w:rsid w:val="00EA05E4"/>
    <w:rsid w:val="00EA0A40"/>
    <w:rsid w:val="00EA14B1"/>
    <w:rsid w:val="00EA1780"/>
    <w:rsid w:val="00EA1B0B"/>
    <w:rsid w:val="00EA2AB9"/>
    <w:rsid w:val="00EA39B8"/>
    <w:rsid w:val="00EA3BE2"/>
    <w:rsid w:val="00EA3ED9"/>
    <w:rsid w:val="00EA3F73"/>
    <w:rsid w:val="00EA42A7"/>
    <w:rsid w:val="00EA444D"/>
    <w:rsid w:val="00EA4806"/>
    <w:rsid w:val="00EA4AB9"/>
    <w:rsid w:val="00EA4BF6"/>
    <w:rsid w:val="00EA4CFD"/>
    <w:rsid w:val="00EA4E89"/>
    <w:rsid w:val="00EA5788"/>
    <w:rsid w:val="00EA5A05"/>
    <w:rsid w:val="00EA5A9B"/>
    <w:rsid w:val="00EA5C35"/>
    <w:rsid w:val="00EA650E"/>
    <w:rsid w:val="00EA6A90"/>
    <w:rsid w:val="00EA6CB3"/>
    <w:rsid w:val="00EA7A41"/>
    <w:rsid w:val="00EA7D23"/>
    <w:rsid w:val="00EA7DDD"/>
    <w:rsid w:val="00EB077B"/>
    <w:rsid w:val="00EB0CBF"/>
    <w:rsid w:val="00EB108F"/>
    <w:rsid w:val="00EB12DE"/>
    <w:rsid w:val="00EB153B"/>
    <w:rsid w:val="00EB1D86"/>
    <w:rsid w:val="00EB2335"/>
    <w:rsid w:val="00EB338E"/>
    <w:rsid w:val="00EB3D40"/>
    <w:rsid w:val="00EB4407"/>
    <w:rsid w:val="00EB447F"/>
    <w:rsid w:val="00EB4600"/>
    <w:rsid w:val="00EB4750"/>
    <w:rsid w:val="00EB478E"/>
    <w:rsid w:val="00EB4BB0"/>
    <w:rsid w:val="00EB4E16"/>
    <w:rsid w:val="00EB4EA2"/>
    <w:rsid w:val="00EB50C9"/>
    <w:rsid w:val="00EB54B9"/>
    <w:rsid w:val="00EB5B41"/>
    <w:rsid w:val="00EB5E6B"/>
    <w:rsid w:val="00EB5F53"/>
    <w:rsid w:val="00EB5F56"/>
    <w:rsid w:val="00EB6046"/>
    <w:rsid w:val="00EB685A"/>
    <w:rsid w:val="00EB71FB"/>
    <w:rsid w:val="00EB7272"/>
    <w:rsid w:val="00EB7C82"/>
    <w:rsid w:val="00EC01B4"/>
    <w:rsid w:val="00EC03FF"/>
    <w:rsid w:val="00EC0C4A"/>
    <w:rsid w:val="00EC0C74"/>
    <w:rsid w:val="00EC24D5"/>
    <w:rsid w:val="00EC2516"/>
    <w:rsid w:val="00EC27C6"/>
    <w:rsid w:val="00EC2BEF"/>
    <w:rsid w:val="00EC2D0C"/>
    <w:rsid w:val="00EC30F9"/>
    <w:rsid w:val="00EC36E9"/>
    <w:rsid w:val="00EC384E"/>
    <w:rsid w:val="00EC4207"/>
    <w:rsid w:val="00EC436C"/>
    <w:rsid w:val="00EC4AF1"/>
    <w:rsid w:val="00EC52A6"/>
    <w:rsid w:val="00EC5447"/>
    <w:rsid w:val="00EC5653"/>
    <w:rsid w:val="00EC5D51"/>
    <w:rsid w:val="00EC5F27"/>
    <w:rsid w:val="00EC6100"/>
    <w:rsid w:val="00EC71CE"/>
    <w:rsid w:val="00EC7A0B"/>
    <w:rsid w:val="00EC7DB2"/>
    <w:rsid w:val="00ED0187"/>
    <w:rsid w:val="00ED0612"/>
    <w:rsid w:val="00ED0969"/>
    <w:rsid w:val="00ED0B92"/>
    <w:rsid w:val="00ED0BA9"/>
    <w:rsid w:val="00ED0C2D"/>
    <w:rsid w:val="00ED1006"/>
    <w:rsid w:val="00ED114E"/>
    <w:rsid w:val="00ED143B"/>
    <w:rsid w:val="00ED1BDF"/>
    <w:rsid w:val="00ED1D61"/>
    <w:rsid w:val="00ED23A4"/>
    <w:rsid w:val="00ED2925"/>
    <w:rsid w:val="00ED2B9E"/>
    <w:rsid w:val="00ED2C2C"/>
    <w:rsid w:val="00ED2CF9"/>
    <w:rsid w:val="00ED357A"/>
    <w:rsid w:val="00ED3D2C"/>
    <w:rsid w:val="00ED4F77"/>
    <w:rsid w:val="00ED6928"/>
    <w:rsid w:val="00ED694C"/>
    <w:rsid w:val="00ED6B7D"/>
    <w:rsid w:val="00ED7430"/>
    <w:rsid w:val="00ED7583"/>
    <w:rsid w:val="00ED769A"/>
    <w:rsid w:val="00ED79CB"/>
    <w:rsid w:val="00ED7CEC"/>
    <w:rsid w:val="00ED7F24"/>
    <w:rsid w:val="00EE020C"/>
    <w:rsid w:val="00EE062A"/>
    <w:rsid w:val="00EE0A24"/>
    <w:rsid w:val="00EE0F5F"/>
    <w:rsid w:val="00EE1013"/>
    <w:rsid w:val="00EE24A1"/>
    <w:rsid w:val="00EE342D"/>
    <w:rsid w:val="00EE3803"/>
    <w:rsid w:val="00EE3820"/>
    <w:rsid w:val="00EE481A"/>
    <w:rsid w:val="00EE4D3E"/>
    <w:rsid w:val="00EE5272"/>
    <w:rsid w:val="00EE5B9A"/>
    <w:rsid w:val="00EE6209"/>
    <w:rsid w:val="00EE64AC"/>
    <w:rsid w:val="00EE6542"/>
    <w:rsid w:val="00EE6F9A"/>
    <w:rsid w:val="00EE704B"/>
    <w:rsid w:val="00EE7068"/>
    <w:rsid w:val="00EE767B"/>
    <w:rsid w:val="00EF0358"/>
    <w:rsid w:val="00EF07FE"/>
    <w:rsid w:val="00EF16B3"/>
    <w:rsid w:val="00EF18FE"/>
    <w:rsid w:val="00EF1A6E"/>
    <w:rsid w:val="00EF1F6F"/>
    <w:rsid w:val="00EF21FA"/>
    <w:rsid w:val="00EF240C"/>
    <w:rsid w:val="00EF2594"/>
    <w:rsid w:val="00EF2B31"/>
    <w:rsid w:val="00EF3233"/>
    <w:rsid w:val="00EF3CD4"/>
    <w:rsid w:val="00EF3E81"/>
    <w:rsid w:val="00EF3FF8"/>
    <w:rsid w:val="00EF4373"/>
    <w:rsid w:val="00EF521B"/>
    <w:rsid w:val="00EF5787"/>
    <w:rsid w:val="00EF6014"/>
    <w:rsid w:val="00EF60D0"/>
    <w:rsid w:val="00EF6318"/>
    <w:rsid w:val="00EF6A0B"/>
    <w:rsid w:val="00EF6B31"/>
    <w:rsid w:val="00EF6D50"/>
    <w:rsid w:val="00EF6DF5"/>
    <w:rsid w:val="00EF7064"/>
    <w:rsid w:val="00EF7089"/>
    <w:rsid w:val="00EF7AAA"/>
    <w:rsid w:val="00F005ED"/>
    <w:rsid w:val="00F006B7"/>
    <w:rsid w:val="00F00C25"/>
    <w:rsid w:val="00F01222"/>
    <w:rsid w:val="00F012BB"/>
    <w:rsid w:val="00F01830"/>
    <w:rsid w:val="00F0190D"/>
    <w:rsid w:val="00F01D44"/>
    <w:rsid w:val="00F0208B"/>
    <w:rsid w:val="00F02218"/>
    <w:rsid w:val="00F02633"/>
    <w:rsid w:val="00F0335A"/>
    <w:rsid w:val="00F033A0"/>
    <w:rsid w:val="00F03745"/>
    <w:rsid w:val="00F0387F"/>
    <w:rsid w:val="00F0447F"/>
    <w:rsid w:val="00F0450E"/>
    <w:rsid w:val="00F045DF"/>
    <w:rsid w:val="00F047BF"/>
    <w:rsid w:val="00F0483A"/>
    <w:rsid w:val="00F0528D"/>
    <w:rsid w:val="00F057E8"/>
    <w:rsid w:val="00F058B0"/>
    <w:rsid w:val="00F05B25"/>
    <w:rsid w:val="00F05C75"/>
    <w:rsid w:val="00F060FF"/>
    <w:rsid w:val="00F06673"/>
    <w:rsid w:val="00F068E6"/>
    <w:rsid w:val="00F06C67"/>
    <w:rsid w:val="00F06DFD"/>
    <w:rsid w:val="00F06EEC"/>
    <w:rsid w:val="00F06FA0"/>
    <w:rsid w:val="00F07164"/>
    <w:rsid w:val="00F071D1"/>
    <w:rsid w:val="00F07505"/>
    <w:rsid w:val="00F07533"/>
    <w:rsid w:val="00F07983"/>
    <w:rsid w:val="00F10629"/>
    <w:rsid w:val="00F1169E"/>
    <w:rsid w:val="00F118B1"/>
    <w:rsid w:val="00F125C8"/>
    <w:rsid w:val="00F125F5"/>
    <w:rsid w:val="00F134E8"/>
    <w:rsid w:val="00F13A54"/>
    <w:rsid w:val="00F13B98"/>
    <w:rsid w:val="00F13E0B"/>
    <w:rsid w:val="00F140C7"/>
    <w:rsid w:val="00F149E9"/>
    <w:rsid w:val="00F14FA5"/>
    <w:rsid w:val="00F15182"/>
    <w:rsid w:val="00F1527D"/>
    <w:rsid w:val="00F152EE"/>
    <w:rsid w:val="00F15941"/>
    <w:rsid w:val="00F15CBD"/>
    <w:rsid w:val="00F15FA5"/>
    <w:rsid w:val="00F16169"/>
    <w:rsid w:val="00F1693B"/>
    <w:rsid w:val="00F16D5E"/>
    <w:rsid w:val="00F16E7D"/>
    <w:rsid w:val="00F2035D"/>
    <w:rsid w:val="00F203E0"/>
    <w:rsid w:val="00F209B7"/>
    <w:rsid w:val="00F20D13"/>
    <w:rsid w:val="00F20F5C"/>
    <w:rsid w:val="00F20FA3"/>
    <w:rsid w:val="00F21616"/>
    <w:rsid w:val="00F21652"/>
    <w:rsid w:val="00F21793"/>
    <w:rsid w:val="00F21C40"/>
    <w:rsid w:val="00F221F9"/>
    <w:rsid w:val="00F2288B"/>
    <w:rsid w:val="00F2296E"/>
    <w:rsid w:val="00F22B1C"/>
    <w:rsid w:val="00F22D06"/>
    <w:rsid w:val="00F22DE8"/>
    <w:rsid w:val="00F2376F"/>
    <w:rsid w:val="00F238BD"/>
    <w:rsid w:val="00F23D13"/>
    <w:rsid w:val="00F24051"/>
    <w:rsid w:val="00F243D8"/>
    <w:rsid w:val="00F2549A"/>
    <w:rsid w:val="00F25736"/>
    <w:rsid w:val="00F25A99"/>
    <w:rsid w:val="00F2627D"/>
    <w:rsid w:val="00F266F3"/>
    <w:rsid w:val="00F2704A"/>
    <w:rsid w:val="00F278EA"/>
    <w:rsid w:val="00F27A7B"/>
    <w:rsid w:val="00F3004A"/>
    <w:rsid w:val="00F304B0"/>
    <w:rsid w:val="00F30828"/>
    <w:rsid w:val="00F30A2F"/>
    <w:rsid w:val="00F31381"/>
    <w:rsid w:val="00F313D6"/>
    <w:rsid w:val="00F31682"/>
    <w:rsid w:val="00F32463"/>
    <w:rsid w:val="00F3367D"/>
    <w:rsid w:val="00F33D09"/>
    <w:rsid w:val="00F34065"/>
    <w:rsid w:val="00F343D5"/>
    <w:rsid w:val="00F34FD9"/>
    <w:rsid w:val="00F35094"/>
    <w:rsid w:val="00F360FE"/>
    <w:rsid w:val="00F36C69"/>
    <w:rsid w:val="00F37BAB"/>
    <w:rsid w:val="00F40464"/>
    <w:rsid w:val="00F40978"/>
    <w:rsid w:val="00F40C4A"/>
    <w:rsid w:val="00F40E93"/>
    <w:rsid w:val="00F40EE8"/>
    <w:rsid w:val="00F40F0C"/>
    <w:rsid w:val="00F411E0"/>
    <w:rsid w:val="00F4180C"/>
    <w:rsid w:val="00F41B2B"/>
    <w:rsid w:val="00F41E30"/>
    <w:rsid w:val="00F421F4"/>
    <w:rsid w:val="00F42821"/>
    <w:rsid w:val="00F43893"/>
    <w:rsid w:val="00F4430F"/>
    <w:rsid w:val="00F44AEE"/>
    <w:rsid w:val="00F44B1A"/>
    <w:rsid w:val="00F462B7"/>
    <w:rsid w:val="00F467C0"/>
    <w:rsid w:val="00F46808"/>
    <w:rsid w:val="00F4690E"/>
    <w:rsid w:val="00F46C0B"/>
    <w:rsid w:val="00F47478"/>
    <w:rsid w:val="00F4766C"/>
    <w:rsid w:val="00F5060E"/>
    <w:rsid w:val="00F50741"/>
    <w:rsid w:val="00F507D1"/>
    <w:rsid w:val="00F511AE"/>
    <w:rsid w:val="00F5140B"/>
    <w:rsid w:val="00F51481"/>
    <w:rsid w:val="00F519CE"/>
    <w:rsid w:val="00F51ADA"/>
    <w:rsid w:val="00F51C8C"/>
    <w:rsid w:val="00F52747"/>
    <w:rsid w:val="00F52836"/>
    <w:rsid w:val="00F53251"/>
    <w:rsid w:val="00F5375F"/>
    <w:rsid w:val="00F53A8C"/>
    <w:rsid w:val="00F53AA1"/>
    <w:rsid w:val="00F53B07"/>
    <w:rsid w:val="00F54413"/>
    <w:rsid w:val="00F549E1"/>
    <w:rsid w:val="00F54AAE"/>
    <w:rsid w:val="00F54DC1"/>
    <w:rsid w:val="00F54E29"/>
    <w:rsid w:val="00F551FD"/>
    <w:rsid w:val="00F55297"/>
    <w:rsid w:val="00F55969"/>
    <w:rsid w:val="00F55C53"/>
    <w:rsid w:val="00F55CA0"/>
    <w:rsid w:val="00F56134"/>
    <w:rsid w:val="00F56889"/>
    <w:rsid w:val="00F5693E"/>
    <w:rsid w:val="00F56BF8"/>
    <w:rsid w:val="00F56CE2"/>
    <w:rsid w:val="00F57478"/>
    <w:rsid w:val="00F57679"/>
    <w:rsid w:val="00F57690"/>
    <w:rsid w:val="00F57E85"/>
    <w:rsid w:val="00F600E9"/>
    <w:rsid w:val="00F60203"/>
    <w:rsid w:val="00F607C5"/>
    <w:rsid w:val="00F60BFB"/>
    <w:rsid w:val="00F60DEA"/>
    <w:rsid w:val="00F61252"/>
    <w:rsid w:val="00F6129F"/>
    <w:rsid w:val="00F61BAE"/>
    <w:rsid w:val="00F61E26"/>
    <w:rsid w:val="00F62C49"/>
    <w:rsid w:val="00F62C4C"/>
    <w:rsid w:val="00F62F09"/>
    <w:rsid w:val="00F6302A"/>
    <w:rsid w:val="00F63122"/>
    <w:rsid w:val="00F63950"/>
    <w:rsid w:val="00F64BCC"/>
    <w:rsid w:val="00F64C2B"/>
    <w:rsid w:val="00F64D96"/>
    <w:rsid w:val="00F6518C"/>
    <w:rsid w:val="00F651BE"/>
    <w:rsid w:val="00F6596A"/>
    <w:rsid w:val="00F65C36"/>
    <w:rsid w:val="00F65CA4"/>
    <w:rsid w:val="00F66DB9"/>
    <w:rsid w:val="00F671A2"/>
    <w:rsid w:val="00F67C86"/>
    <w:rsid w:val="00F67CDC"/>
    <w:rsid w:val="00F67F53"/>
    <w:rsid w:val="00F7025B"/>
    <w:rsid w:val="00F702B7"/>
    <w:rsid w:val="00F703BE"/>
    <w:rsid w:val="00F705A4"/>
    <w:rsid w:val="00F70D20"/>
    <w:rsid w:val="00F70FEE"/>
    <w:rsid w:val="00F71F69"/>
    <w:rsid w:val="00F72366"/>
    <w:rsid w:val="00F724F7"/>
    <w:rsid w:val="00F72B72"/>
    <w:rsid w:val="00F72D33"/>
    <w:rsid w:val="00F73524"/>
    <w:rsid w:val="00F735DE"/>
    <w:rsid w:val="00F7366E"/>
    <w:rsid w:val="00F73E2B"/>
    <w:rsid w:val="00F74082"/>
    <w:rsid w:val="00F74A27"/>
    <w:rsid w:val="00F74BB9"/>
    <w:rsid w:val="00F751D2"/>
    <w:rsid w:val="00F75582"/>
    <w:rsid w:val="00F75877"/>
    <w:rsid w:val="00F765B8"/>
    <w:rsid w:val="00F76B21"/>
    <w:rsid w:val="00F76EFA"/>
    <w:rsid w:val="00F77468"/>
    <w:rsid w:val="00F776F1"/>
    <w:rsid w:val="00F776F9"/>
    <w:rsid w:val="00F77B0C"/>
    <w:rsid w:val="00F800D5"/>
    <w:rsid w:val="00F804BE"/>
    <w:rsid w:val="00F80536"/>
    <w:rsid w:val="00F80819"/>
    <w:rsid w:val="00F80C9D"/>
    <w:rsid w:val="00F80FF8"/>
    <w:rsid w:val="00F81090"/>
    <w:rsid w:val="00F8111E"/>
    <w:rsid w:val="00F813FD"/>
    <w:rsid w:val="00F81623"/>
    <w:rsid w:val="00F817CE"/>
    <w:rsid w:val="00F81DE1"/>
    <w:rsid w:val="00F833C2"/>
    <w:rsid w:val="00F8353D"/>
    <w:rsid w:val="00F83601"/>
    <w:rsid w:val="00F838B9"/>
    <w:rsid w:val="00F84191"/>
    <w:rsid w:val="00F842B6"/>
    <w:rsid w:val="00F8448B"/>
    <w:rsid w:val="00F8456C"/>
    <w:rsid w:val="00F8463E"/>
    <w:rsid w:val="00F848BA"/>
    <w:rsid w:val="00F859D8"/>
    <w:rsid w:val="00F85B88"/>
    <w:rsid w:val="00F85EA7"/>
    <w:rsid w:val="00F86060"/>
    <w:rsid w:val="00F868F5"/>
    <w:rsid w:val="00F86ADE"/>
    <w:rsid w:val="00F86F95"/>
    <w:rsid w:val="00F870B2"/>
    <w:rsid w:val="00F879D2"/>
    <w:rsid w:val="00F87A7C"/>
    <w:rsid w:val="00F9001F"/>
    <w:rsid w:val="00F90247"/>
    <w:rsid w:val="00F9056A"/>
    <w:rsid w:val="00F907E5"/>
    <w:rsid w:val="00F90A20"/>
    <w:rsid w:val="00F90F8D"/>
    <w:rsid w:val="00F910DE"/>
    <w:rsid w:val="00F91687"/>
    <w:rsid w:val="00F91B5C"/>
    <w:rsid w:val="00F92506"/>
    <w:rsid w:val="00F92782"/>
    <w:rsid w:val="00F92A7D"/>
    <w:rsid w:val="00F93215"/>
    <w:rsid w:val="00F934A2"/>
    <w:rsid w:val="00F93688"/>
    <w:rsid w:val="00F93AA9"/>
    <w:rsid w:val="00F93BE2"/>
    <w:rsid w:val="00F93C87"/>
    <w:rsid w:val="00F9420D"/>
    <w:rsid w:val="00F945A0"/>
    <w:rsid w:val="00F949D7"/>
    <w:rsid w:val="00F94B84"/>
    <w:rsid w:val="00F95CE6"/>
    <w:rsid w:val="00F95D3C"/>
    <w:rsid w:val="00F95FB8"/>
    <w:rsid w:val="00F963F0"/>
    <w:rsid w:val="00F96985"/>
    <w:rsid w:val="00F96A86"/>
    <w:rsid w:val="00F96BEE"/>
    <w:rsid w:val="00F96DA5"/>
    <w:rsid w:val="00F96ED1"/>
    <w:rsid w:val="00F97370"/>
    <w:rsid w:val="00F97838"/>
    <w:rsid w:val="00F97BD0"/>
    <w:rsid w:val="00FA160D"/>
    <w:rsid w:val="00FA20D5"/>
    <w:rsid w:val="00FA20F1"/>
    <w:rsid w:val="00FA2BB3"/>
    <w:rsid w:val="00FA2D58"/>
    <w:rsid w:val="00FA2DFB"/>
    <w:rsid w:val="00FA3162"/>
    <w:rsid w:val="00FA37EA"/>
    <w:rsid w:val="00FA3910"/>
    <w:rsid w:val="00FA428A"/>
    <w:rsid w:val="00FA4BDB"/>
    <w:rsid w:val="00FA5FD4"/>
    <w:rsid w:val="00FA6461"/>
    <w:rsid w:val="00FA652D"/>
    <w:rsid w:val="00FA65E0"/>
    <w:rsid w:val="00FA6D7C"/>
    <w:rsid w:val="00FA775A"/>
    <w:rsid w:val="00FB0254"/>
    <w:rsid w:val="00FB032F"/>
    <w:rsid w:val="00FB037E"/>
    <w:rsid w:val="00FB133D"/>
    <w:rsid w:val="00FB1688"/>
    <w:rsid w:val="00FB2AA9"/>
    <w:rsid w:val="00FB3B5F"/>
    <w:rsid w:val="00FB40FB"/>
    <w:rsid w:val="00FB4370"/>
    <w:rsid w:val="00FB4C80"/>
    <w:rsid w:val="00FB516E"/>
    <w:rsid w:val="00FB5887"/>
    <w:rsid w:val="00FB5B95"/>
    <w:rsid w:val="00FB5E8D"/>
    <w:rsid w:val="00FB6062"/>
    <w:rsid w:val="00FB62F4"/>
    <w:rsid w:val="00FB64C3"/>
    <w:rsid w:val="00FB6A6A"/>
    <w:rsid w:val="00FB6E9F"/>
    <w:rsid w:val="00FB767B"/>
    <w:rsid w:val="00FB77B0"/>
    <w:rsid w:val="00FB79FC"/>
    <w:rsid w:val="00FB7CEE"/>
    <w:rsid w:val="00FC0655"/>
    <w:rsid w:val="00FC0BEE"/>
    <w:rsid w:val="00FC119B"/>
    <w:rsid w:val="00FC1AD2"/>
    <w:rsid w:val="00FC1E85"/>
    <w:rsid w:val="00FC1EEB"/>
    <w:rsid w:val="00FC25A7"/>
    <w:rsid w:val="00FC299A"/>
    <w:rsid w:val="00FC2B78"/>
    <w:rsid w:val="00FC2D59"/>
    <w:rsid w:val="00FC30B8"/>
    <w:rsid w:val="00FC383D"/>
    <w:rsid w:val="00FC3ADC"/>
    <w:rsid w:val="00FC3E7A"/>
    <w:rsid w:val="00FC413E"/>
    <w:rsid w:val="00FC42CC"/>
    <w:rsid w:val="00FC43FD"/>
    <w:rsid w:val="00FC4F9F"/>
    <w:rsid w:val="00FC516A"/>
    <w:rsid w:val="00FC51C5"/>
    <w:rsid w:val="00FC53BA"/>
    <w:rsid w:val="00FC54D2"/>
    <w:rsid w:val="00FC55B4"/>
    <w:rsid w:val="00FC5882"/>
    <w:rsid w:val="00FC5A1F"/>
    <w:rsid w:val="00FC5AD9"/>
    <w:rsid w:val="00FC5C2B"/>
    <w:rsid w:val="00FC5F98"/>
    <w:rsid w:val="00FC60C3"/>
    <w:rsid w:val="00FC6156"/>
    <w:rsid w:val="00FC68A7"/>
    <w:rsid w:val="00FC69DD"/>
    <w:rsid w:val="00FC6B71"/>
    <w:rsid w:val="00FC718C"/>
    <w:rsid w:val="00FC7429"/>
    <w:rsid w:val="00FC761E"/>
    <w:rsid w:val="00FC7F06"/>
    <w:rsid w:val="00FD07F6"/>
    <w:rsid w:val="00FD15DB"/>
    <w:rsid w:val="00FD1ABD"/>
    <w:rsid w:val="00FD1EC8"/>
    <w:rsid w:val="00FD1FDB"/>
    <w:rsid w:val="00FD2830"/>
    <w:rsid w:val="00FD31F8"/>
    <w:rsid w:val="00FD34C6"/>
    <w:rsid w:val="00FD350D"/>
    <w:rsid w:val="00FD39DF"/>
    <w:rsid w:val="00FD3BA0"/>
    <w:rsid w:val="00FD3BF0"/>
    <w:rsid w:val="00FD3E20"/>
    <w:rsid w:val="00FD403B"/>
    <w:rsid w:val="00FD443A"/>
    <w:rsid w:val="00FD47ED"/>
    <w:rsid w:val="00FD4C39"/>
    <w:rsid w:val="00FD4C75"/>
    <w:rsid w:val="00FD52A1"/>
    <w:rsid w:val="00FD5467"/>
    <w:rsid w:val="00FD72EE"/>
    <w:rsid w:val="00FD74DB"/>
    <w:rsid w:val="00FD7660"/>
    <w:rsid w:val="00FD7CEA"/>
    <w:rsid w:val="00FE014A"/>
    <w:rsid w:val="00FE0380"/>
    <w:rsid w:val="00FE03EB"/>
    <w:rsid w:val="00FE0655"/>
    <w:rsid w:val="00FE20C2"/>
    <w:rsid w:val="00FE22ED"/>
    <w:rsid w:val="00FE2365"/>
    <w:rsid w:val="00FE26C5"/>
    <w:rsid w:val="00FE283A"/>
    <w:rsid w:val="00FE2CE4"/>
    <w:rsid w:val="00FE2ECA"/>
    <w:rsid w:val="00FE2EDF"/>
    <w:rsid w:val="00FE3529"/>
    <w:rsid w:val="00FE3685"/>
    <w:rsid w:val="00FE37D7"/>
    <w:rsid w:val="00FE3DB0"/>
    <w:rsid w:val="00FE4163"/>
    <w:rsid w:val="00FE4C7B"/>
    <w:rsid w:val="00FE4D47"/>
    <w:rsid w:val="00FE55C6"/>
    <w:rsid w:val="00FE561E"/>
    <w:rsid w:val="00FE5C4B"/>
    <w:rsid w:val="00FE5EB4"/>
    <w:rsid w:val="00FE654B"/>
    <w:rsid w:val="00FE698C"/>
    <w:rsid w:val="00FE7336"/>
    <w:rsid w:val="00FE787C"/>
    <w:rsid w:val="00FE7FC5"/>
    <w:rsid w:val="00FF02B9"/>
    <w:rsid w:val="00FF0DD1"/>
    <w:rsid w:val="00FF11F1"/>
    <w:rsid w:val="00FF1551"/>
    <w:rsid w:val="00FF16F9"/>
    <w:rsid w:val="00FF233E"/>
    <w:rsid w:val="00FF2CA5"/>
    <w:rsid w:val="00FF2D11"/>
    <w:rsid w:val="00FF3024"/>
    <w:rsid w:val="00FF3864"/>
    <w:rsid w:val="00FF3EEB"/>
    <w:rsid w:val="00FF420E"/>
    <w:rsid w:val="00FF422C"/>
    <w:rsid w:val="00FF45A5"/>
    <w:rsid w:val="00FF507A"/>
    <w:rsid w:val="00FF5247"/>
    <w:rsid w:val="00FF55D3"/>
    <w:rsid w:val="00FF5C23"/>
    <w:rsid w:val="00FF5C91"/>
    <w:rsid w:val="00FF668E"/>
    <w:rsid w:val="00FF6709"/>
    <w:rsid w:val="026FACFB"/>
    <w:rsid w:val="09535A7C"/>
    <w:rsid w:val="0D782408"/>
    <w:rsid w:val="12986F09"/>
    <w:rsid w:val="2A53A6DD"/>
    <w:rsid w:val="340832F6"/>
    <w:rsid w:val="3C2E4EE8"/>
    <w:rsid w:val="3FE6E8EB"/>
    <w:rsid w:val="5325927E"/>
    <w:rsid w:val="6226CFFE"/>
    <w:rsid w:val="7C9DE42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997992"/>
  <w15:chartTrackingRefBased/>
  <w15:docId w15:val="{9E5A782F-06EA-429E-AA56-B04537892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8"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62C6"/>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8"/>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uiPriority w:val="99"/>
    <w:qFormat/>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qFormat/>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목록 단락,列出段落,列表段落,列"/>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paragraph" w:styleId="Revision">
    <w:name w:val="Revision"/>
    <w:hidden/>
    <w:uiPriority w:val="99"/>
    <w:semiHidden/>
    <w:rsid w:val="00A5417C"/>
    <w:rPr>
      <w:rFonts w:ascii="Times New Roman" w:hAnsi="Times New Roman"/>
      <w:lang w:eastAsia="ja-JP"/>
    </w:rPr>
  </w:style>
  <w:style w:type="character" w:customStyle="1" w:styleId="ui-provider">
    <w:name w:val="ui-provider"/>
    <w:basedOn w:val="DefaultParagraphFont"/>
    <w:rsid w:val="00A95930"/>
  </w:style>
  <w:style w:type="paragraph" w:customStyle="1" w:styleId="Agreement">
    <w:name w:val="Agreement"/>
    <w:basedOn w:val="Normal"/>
    <w:next w:val="Doc-text2"/>
    <w:uiPriority w:val="99"/>
    <w:qFormat/>
    <w:rsid w:val="006865B3"/>
    <w:pPr>
      <w:numPr>
        <w:numId w:val="13"/>
      </w:numPr>
      <w:overflowPunct/>
      <w:autoSpaceDE/>
      <w:autoSpaceDN/>
      <w:adjustRightInd/>
      <w:spacing w:before="60" w:after="0"/>
      <w:textAlignment w:val="auto"/>
    </w:pPr>
    <w:rPr>
      <w:rFonts w:ascii="Arial" w:eastAsia="MS Mincho" w:hAnsi="Arial"/>
      <w:b/>
      <w:szCs w:val="24"/>
      <w:lang w:eastAsia="en-GB"/>
    </w:rPr>
  </w:style>
  <w:style w:type="character" w:customStyle="1" w:styleId="CommentsChar">
    <w:name w:val="Comments Char"/>
    <w:basedOn w:val="DefaultParagraphFont"/>
    <w:link w:val="Comments"/>
    <w:qFormat/>
    <w:locked/>
    <w:rsid w:val="00457ED6"/>
    <w:rPr>
      <w:rFonts w:ascii="Arial" w:hAnsi="Arial" w:cs="Arial"/>
      <w:i/>
      <w:iCs/>
    </w:rPr>
  </w:style>
  <w:style w:type="paragraph" w:customStyle="1" w:styleId="Comments">
    <w:name w:val="Comments"/>
    <w:basedOn w:val="Normal"/>
    <w:link w:val="CommentsChar"/>
    <w:qFormat/>
    <w:rsid w:val="00457ED6"/>
    <w:pPr>
      <w:overflowPunct/>
      <w:autoSpaceDE/>
      <w:autoSpaceDN/>
      <w:adjustRightInd/>
      <w:spacing w:before="40" w:after="0"/>
      <w:textAlignment w:val="auto"/>
    </w:pPr>
    <w:rPr>
      <w:rFonts w:ascii="Arial" w:hAnsi="Arial" w:cs="Arial"/>
      <w:i/>
      <w:iCs/>
      <w:lang w:eastAsia="en-GB"/>
    </w:rPr>
  </w:style>
  <w:style w:type="paragraph" w:customStyle="1" w:styleId="paragraph">
    <w:name w:val="paragraph"/>
    <w:basedOn w:val="Normal"/>
    <w:rsid w:val="002149FE"/>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customStyle="1" w:styleId="normaltextrun">
    <w:name w:val="normaltextrun"/>
    <w:basedOn w:val="DefaultParagraphFont"/>
    <w:rsid w:val="002149FE"/>
  </w:style>
  <w:style w:type="character" w:customStyle="1" w:styleId="eop">
    <w:name w:val="eop"/>
    <w:basedOn w:val="DefaultParagraphFont"/>
    <w:rsid w:val="002149FE"/>
  </w:style>
  <w:style w:type="character" w:styleId="Mention">
    <w:name w:val="Mention"/>
    <w:basedOn w:val="DefaultParagraphFont"/>
    <w:uiPriority w:val="99"/>
    <w:unhideWhenUsed/>
    <w:rsid w:val="00911A75"/>
    <w:rPr>
      <w:color w:val="2B579A"/>
      <w:shd w:val="clear" w:color="auto" w:fill="E1DFDD"/>
    </w:rPr>
  </w:style>
  <w:style w:type="paragraph" w:styleId="NormalWeb">
    <w:name w:val="Normal (Web)"/>
    <w:basedOn w:val="Normal"/>
    <w:uiPriority w:val="99"/>
    <w:unhideWhenUsed/>
    <w:rsid w:val="00894E4D"/>
    <w:pPr>
      <w:overflowPunct/>
      <w:autoSpaceDE/>
      <w:autoSpaceDN/>
      <w:adjustRightInd/>
      <w:spacing w:before="100" w:beforeAutospacing="1" w:after="100" w:afterAutospacing="1"/>
      <w:textAlignment w:val="auto"/>
    </w:pPr>
    <w:rPr>
      <w:rFonts w:eastAsia="Times New Roman"/>
      <w:sz w:val="24"/>
      <w:szCs w:val="24"/>
      <w:lang w:val="en-US" w:eastAsia="en-US"/>
    </w:rPr>
  </w:style>
  <w:style w:type="paragraph" w:customStyle="1" w:styleId="pf0">
    <w:name w:val="pf0"/>
    <w:basedOn w:val="Normal"/>
    <w:rsid w:val="00FA5FD4"/>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cf01">
    <w:name w:val="cf01"/>
    <w:basedOn w:val="DefaultParagraphFont"/>
    <w:rsid w:val="00FA5FD4"/>
    <w:rPr>
      <w:rFonts w:ascii="Segoe UI" w:hAnsi="Segoe UI" w:cs="Segoe UI" w:hint="default"/>
      <w:sz w:val="18"/>
      <w:szCs w:val="18"/>
    </w:rPr>
  </w:style>
  <w:style w:type="paragraph" w:customStyle="1" w:styleId="Doc-title">
    <w:name w:val="Doc-title"/>
    <w:basedOn w:val="Normal"/>
    <w:next w:val="Doc-text2"/>
    <w:link w:val="Doc-titleChar"/>
    <w:qFormat/>
    <w:rsid w:val="00190F32"/>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190F32"/>
    <w:rPr>
      <w:rFonts w:ascii="Arial" w:eastAsia="MS Mincho" w:hAnsi="Arial"/>
      <w:noProof/>
      <w:szCs w:val="24"/>
    </w:rPr>
  </w:style>
  <w:style w:type="character" w:customStyle="1" w:styleId="B1Zchn">
    <w:name w:val="B1 Zchn"/>
    <w:qFormat/>
    <w:rsid w:val="00141F44"/>
    <w:rPr>
      <w:rFonts w:eastAsia="Times New Roman"/>
    </w:rPr>
  </w:style>
  <w:style w:type="paragraph" w:customStyle="1" w:styleId="IvDbodytext">
    <w:name w:val="IvD bodytext"/>
    <w:basedOn w:val="BodyText"/>
    <w:link w:val="IvDbodytextChar"/>
    <w:qFormat/>
    <w:rsid w:val="00CF1591"/>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Times New Roman"/>
      <w:spacing w:val="2"/>
      <w:lang w:val="en-US" w:eastAsia="en-US"/>
    </w:rPr>
  </w:style>
  <w:style w:type="character" w:customStyle="1" w:styleId="IvDbodytextChar">
    <w:name w:val="IvD bodytext Char"/>
    <w:basedOn w:val="BodyTextChar"/>
    <w:link w:val="IvDbodytext"/>
    <w:rsid w:val="00CF1591"/>
    <w:rPr>
      <w:rFonts w:ascii="Arial" w:eastAsia="Times New Roman" w:hAnsi="Arial"/>
      <w:spacing w:val="2"/>
      <w:lang w:val="en-US" w:eastAsia="en-US"/>
    </w:rPr>
  </w:style>
  <w:style w:type="character" w:customStyle="1" w:styleId="B3Char">
    <w:name w:val="B3 Char"/>
    <w:qFormat/>
    <w:rsid w:val="00602370"/>
    <w:rPr>
      <w:rFonts w:eastAsia="Times New Roman"/>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8"/>
    <w:rsid w:val="00AD5A24"/>
    <w:rPr>
      <w:rFonts w:ascii="Times New Roman" w:hAnsi="Times New Roman"/>
      <w:b/>
    </w:rPr>
  </w:style>
  <w:style w:type="paragraph" w:styleId="HTMLAddress">
    <w:name w:val="HTML Address"/>
    <w:basedOn w:val="Normal"/>
    <w:link w:val="HTMLAddressChar"/>
    <w:rsid w:val="00356C85"/>
    <w:pPr>
      <w:spacing w:after="0"/>
    </w:pPr>
    <w:rPr>
      <w:i/>
      <w:iCs/>
    </w:rPr>
  </w:style>
  <w:style w:type="character" w:customStyle="1" w:styleId="HTMLAddressChar">
    <w:name w:val="HTML Address Char"/>
    <w:basedOn w:val="DefaultParagraphFont"/>
    <w:link w:val="HTMLAddress"/>
    <w:rsid w:val="00356C85"/>
    <w:rPr>
      <w:rFonts w:ascii="Times New Roman" w:hAnsi="Times New Roman"/>
      <w:i/>
      <w:iCs/>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771973">
      <w:bodyDiv w:val="1"/>
      <w:marLeft w:val="0"/>
      <w:marRight w:val="0"/>
      <w:marTop w:val="0"/>
      <w:marBottom w:val="0"/>
      <w:divBdr>
        <w:top w:val="none" w:sz="0" w:space="0" w:color="auto"/>
        <w:left w:val="none" w:sz="0" w:space="0" w:color="auto"/>
        <w:bottom w:val="none" w:sz="0" w:space="0" w:color="auto"/>
        <w:right w:val="none" w:sz="0" w:space="0" w:color="auto"/>
      </w:divBdr>
    </w:div>
    <w:div w:id="100146750">
      <w:bodyDiv w:val="1"/>
      <w:marLeft w:val="0"/>
      <w:marRight w:val="0"/>
      <w:marTop w:val="0"/>
      <w:marBottom w:val="0"/>
      <w:divBdr>
        <w:top w:val="none" w:sz="0" w:space="0" w:color="auto"/>
        <w:left w:val="none" w:sz="0" w:space="0" w:color="auto"/>
        <w:bottom w:val="none" w:sz="0" w:space="0" w:color="auto"/>
        <w:right w:val="none" w:sz="0" w:space="0" w:color="auto"/>
      </w:divBdr>
    </w:div>
    <w:div w:id="121730495">
      <w:bodyDiv w:val="1"/>
      <w:marLeft w:val="0"/>
      <w:marRight w:val="0"/>
      <w:marTop w:val="0"/>
      <w:marBottom w:val="0"/>
      <w:divBdr>
        <w:top w:val="none" w:sz="0" w:space="0" w:color="auto"/>
        <w:left w:val="none" w:sz="0" w:space="0" w:color="auto"/>
        <w:bottom w:val="none" w:sz="0" w:space="0" w:color="auto"/>
        <w:right w:val="none" w:sz="0" w:space="0" w:color="auto"/>
      </w:divBdr>
    </w:div>
    <w:div w:id="167789168">
      <w:bodyDiv w:val="1"/>
      <w:marLeft w:val="0"/>
      <w:marRight w:val="0"/>
      <w:marTop w:val="0"/>
      <w:marBottom w:val="0"/>
      <w:divBdr>
        <w:top w:val="none" w:sz="0" w:space="0" w:color="auto"/>
        <w:left w:val="none" w:sz="0" w:space="0" w:color="auto"/>
        <w:bottom w:val="none" w:sz="0" w:space="0" w:color="auto"/>
        <w:right w:val="none" w:sz="0" w:space="0" w:color="auto"/>
      </w:divBdr>
    </w:div>
    <w:div w:id="202980988">
      <w:bodyDiv w:val="1"/>
      <w:marLeft w:val="0"/>
      <w:marRight w:val="0"/>
      <w:marTop w:val="0"/>
      <w:marBottom w:val="0"/>
      <w:divBdr>
        <w:top w:val="none" w:sz="0" w:space="0" w:color="auto"/>
        <w:left w:val="none" w:sz="0" w:space="0" w:color="auto"/>
        <w:bottom w:val="none" w:sz="0" w:space="0" w:color="auto"/>
        <w:right w:val="none" w:sz="0" w:space="0" w:color="auto"/>
      </w:divBdr>
    </w:div>
    <w:div w:id="240717858">
      <w:bodyDiv w:val="1"/>
      <w:marLeft w:val="0"/>
      <w:marRight w:val="0"/>
      <w:marTop w:val="0"/>
      <w:marBottom w:val="0"/>
      <w:divBdr>
        <w:top w:val="none" w:sz="0" w:space="0" w:color="auto"/>
        <w:left w:val="none" w:sz="0" w:space="0" w:color="auto"/>
        <w:bottom w:val="none" w:sz="0" w:space="0" w:color="auto"/>
        <w:right w:val="none" w:sz="0" w:space="0" w:color="auto"/>
      </w:divBdr>
      <w:divsChild>
        <w:div w:id="1736976694">
          <w:marLeft w:val="1296"/>
          <w:marRight w:val="0"/>
          <w:marTop w:val="0"/>
          <w:marBottom w:val="0"/>
          <w:divBdr>
            <w:top w:val="none" w:sz="0" w:space="0" w:color="auto"/>
            <w:left w:val="none" w:sz="0" w:space="0" w:color="auto"/>
            <w:bottom w:val="none" w:sz="0" w:space="0" w:color="auto"/>
            <w:right w:val="none" w:sz="0" w:space="0" w:color="auto"/>
          </w:divBdr>
        </w:div>
      </w:divsChild>
    </w:div>
    <w:div w:id="371079728">
      <w:bodyDiv w:val="1"/>
      <w:marLeft w:val="0"/>
      <w:marRight w:val="0"/>
      <w:marTop w:val="0"/>
      <w:marBottom w:val="0"/>
      <w:divBdr>
        <w:top w:val="none" w:sz="0" w:space="0" w:color="auto"/>
        <w:left w:val="none" w:sz="0" w:space="0" w:color="auto"/>
        <w:bottom w:val="none" w:sz="0" w:space="0" w:color="auto"/>
        <w:right w:val="none" w:sz="0" w:space="0" w:color="auto"/>
      </w:divBdr>
    </w:div>
    <w:div w:id="448472580">
      <w:bodyDiv w:val="1"/>
      <w:marLeft w:val="0"/>
      <w:marRight w:val="0"/>
      <w:marTop w:val="0"/>
      <w:marBottom w:val="0"/>
      <w:divBdr>
        <w:top w:val="none" w:sz="0" w:space="0" w:color="auto"/>
        <w:left w:val="none" w:sz="0" w:space="0" w:color="auto"/>
        <w:bottom w:val="none" w:sz="0" w:space="0" w:color="auto"/>
        <w:right w:val="none" w:sz="0" w:space="0" w:color="auto"/>
      </w:divBdr>
    </w:div>
    <w:div w:id="456488768">
      <w:bodyDiv w:val="1"/>
      <w:marLeft w:val="0"/>
      <w:marRight w:val="0"/>
      <w:marTop w:val="0"/>
      <w:marBottom w:val="0"/>
      <w:divBdr>
        <w:top w:val="none" w:sz="0" w:space="0" w:color="auto"/>
        <w:left w:val="none" w:sz="0" w:space="0" w:color="auto"/>
        <w:bottom w:val="none" w:sz="0" w:space="0" w:color="auto"/>
        <w:right w:val="none" w:sz="0" w:space="0" w:color="auto"/>
      </w:divBdr>
      <w:divsChild>
        <w:div w:id="357122200">
          <w:marLeft w:val="288"/>
          <w:marRight w:val="0"/>
          <w:marTop w:val="160"/>
          <w:marBottom w:val="180"/>
          <w:divBdr>
            <w:top w:val="none" w:sz="0" w:space="0" w:color="auto"/>
            <w:left w:val="none" w:sz="0" w:space="0" w:color="auto"/>
            <w:bottom w:val="none" w:sz="0" w:space="0" w:color="auto"/>
            <w:right w:val="none" w:sz="0" w:space="0" w:color="auto"/>
          </w:divBdr>
        </w:div>
      </w:divsChild>
    </w:div>
    <w:div w:id="482360225">
      <w:bodyDiv w:val="1"/>
      <w:marLeft w:val="0"/>
      <w:marRight w:val="0"/>
      <w:marTop w:val="0"/>
      <w:marBottom w:val="0"/>
      <w:divBdr>
        <w:top w:val="none" w:sz="0" w:space="0" w:color="auto"/>
        <w:left w:val="none" w:sz="0" w:space="0" w:color="auto"/>
        <w:bottom w:val="none" w:sz="0" w:space="0" w:color="auto"/>
        <w:right w:val="none" w:sz="0" w:space="0" w:color="auto"/>
      </w:divBdr>
    </w:div>
    <w:div w:id="714041380">
      <w:bodyDiv w:val="1"/>
      <w:marLeft w:val="0"/>
      <w:marRight w:val="0"/>
      <w:marTop w:val="0"/>
      <w:marBottom w:val="0"/>
      <w:divBdr>
        <w:top w:val="none" w:sz="0" w:space="0" w:color="auto"/>
        <w:left w:val="none" w:sz="0" w:space="0" w:color="auto"/>
        <w:bottom w:val="none" w:sz="0" w:space="0" w:color="auto"/>
        <w:right w:val="none" w:sz="0" w:space="0" w:color="auto"/>
      </w:divBdr>
    </w:div>
    <w:div w:id="1055665867">
      <w:bodyDiv w:val="1"/>
      <w:marLeft w:val="0"/>
      <w:marRight w:val="0"/>
      <w:marTop w:val="0"/>
      <w:marBottom w:val="0"/>
      <w:divBdr>
        <w:top w:val="none" w:sz="0" w:space="0" w:color="auto"/>
        <w:left w:val="none" w:sz="0" w:space="0" w:color="auto"/>
        <w:bottom w:val="none" w:sz="0" w:space="0" w:color="auto"/>
        <w:right w:val="none" w:sz="0" w:space="0" w:color="auto"/>
      </w:divBdr>
    </w:div>
    <w:div w:id="1332219795">
      <w:bodyDiv w:val="1"/>
      <w:marLeft w:val="0"/>
      <w:marRight w:val="0"/>
      <w:marTop w:val="0"/>
      <w:marBottom w:val="0"/>
      <w:divBdr>
        <w:top w:val="none" w:sz="0" w:space="0" w:color="auto"/>
        <w:left w:val="none" w:sz="0" w:space="0" w:color="auto"/>
        <w:bottom w:val="none" w:sz="0" w:space="0" w:color="auto"/>
        <w:right w:val="none" w:sz="0" w:space="0" w:color="auto"/>
      </w:divBdr>
    </w:div>
    <w:div w:id="1334794597">
      <w:bodyDiv w:val="1"/>
      <w:marLeft w:val="0"/>
      <w:marRight w:val="0"/>
      <w:marTop w:val="0"/>
      <w:marBottom w:val="0"/>
      <w:divBdr>
        <w:top w:val="none" w:sz="0" w:space="0" w:color="auto"/>
        <w:left w:val="none" w:sz="0" w:space="0" w:color="auto"/>
        <w:bottom w:val="none" w:sz="0" w:space="0" w:color="auto"/>
        <w:right w:val="none" w:sz="0" w:space="0" w:color="auto"/>
      </w:divBdr>
    </w:div>
    <w:div w:id="1488941004">
      <w:bodyDiv w:val="1"/>
      <w:marLeft w:val="0"/>
      <w:marRight w:val="0"/>
      <w:marTop w:val="0"/>
      <w:marBottom w:val="0"/>
      <w:divBdr>
        <w:top w:val="none" w:sz="0" w:space="0" w:color="auto"/>
        <w:left w:val="none" w:sz="0" w:space="0" w:color="auto"/>
        <w:bottom w:val="none" w:sz="0" w:space="0" w:color="auto"/>
        <w:right w:val="none" w:sz="0" w:space="0" w:color="auto"/>
      </w:divBdr>
      <w:divsChild>
        <w:div w:id="948699669">
          <w:marLeft w:val="360"/>
          <w:marRight w:val="0"/>
          <w:marTop w:val="0"/>
          <w:marBottom w:val="0"/>
          <w:divBdr>
            <w:top w:val="none" w:sz="0" w:space="0" w:color="auto"/>
            <w:left w:val="none" w:sz="0" w:space="0" w:color="auto"/>
            <w:bottom w:val="none" w:sz="0" w:space="0" w:color="auto"/>
            <w:right w:val="none" w:sz="0" w:space="0" w:color="auto"/>
          </w:divBdr>
        </w:div>
      </w:divsChild>
    </w:div>
    <w:div w:id="1495489653">
      <w:bodyDiv w:val="1"/>
      <w:marLeft w:val="0"/>
      <w:marRight w:val="0"/>
      <w:marTop w:val="0"/>
      <w:marBottom w:val="0"/>
      <w:divBdr>
        <w:top w:val="none" w:sz="0" w:space="0" w:color="auto"/>
        <w:left w:val="none" w:sz="0" w:space="0" w:color="auto"/>
        <w:bottom w:val="none" w:sz="0" w:space="0" w:color="auto"/>
        <w:right w:val="none" w:sz="0" w:space="0" w:color="auto"/>
      </w:divBdr>
    </w:div>
    <w:div w:id="1587762714">
      <w:bodyDiv w:val="1"/>
      <w:marLeft w:val="0"/>
      <w:marRight w:val="0"/>
      <w:marTop w:val="0"/>
      <w:marBottom w:val="0"/>
      <w:divBdr>
        <w:top w:val="none" w:sz="0" w:space="0" w:color="auto"/>
        <w:left w:val="none" w:sz="0" w:space="0" w:color="auto"/>
        <w:bottom w:val="none" w:sz="0" w:space="0" w:color="auto"/>
        <w:right w:val="none" w:sz="0" w:space="0" w:color="auto"/>
      </w:divBdr>
    </w:div>
    <w:div w:id="1677264410">
      <w:bodyDiv w:val="1"/>
      <w:marLeft w:val="0"/>
      <w:marRight w:val="0"/>
      <w:marTop w:val="0"/>
      <w:marBottom w:val="0"/>
      <w:divBdr>
        <w:top w:val="none" w:sz="0" w:space="0" w:color="auto"/>
        <w:left w:val="none" w:sz="0" w:space="0" w:color="auto"/>
        <w:bottom w:val="none" w:sz="0" w:space="0" w:color="auto"/>
        <w:right w:val="none" w:sz="0" w:space="0" w:color="auto"/>
      </w:divBdr>
    </w:div>
    <w:div w:id="1931113226">
      <w:bodyDiv w:val="1"/>
      <w:marLeft w:val="0"/>
      <w:marRight w:val="0"/>
      <w:marTop w:val="0"/>
      <w:marBottom w:val="0"/>
      <w:divBdr>
        <w:top w:val="none" w:sz="0" w:space="0" w:color="auto"/>
        <w:left w:val="none" w:sz="0" w:space="0" w:color="auto"/>
        <w:bottom w:val="none" w:sz="0" w:space="0" w:color="auto"/>
        <w:right w:val="none" w:sz="0" w:space="0" w:color="auto"/>
      </w:divBdr>
    </w:div>
    <w:div w:id="1937401171">
      <w:bodyDiv w:val="1"/>
      <w:marLeft w:val="0"/>
      <w:marRight w:val="0"/>
      <w:marTop w:val="0"/>
      <w:marBottom w:val="0"/>
      <w:divBdr>
        <w:top w:val="none" w:sz="0" w:space="0" w:color="auto"/>
        <w:left w:val="none" w:sz="0" w:space="0" w:color="auto"/>
        <w:bottom w:val="none" w:sz="0" w:space="0" w:color="auto"/>
        <w:right w:val="none" w:sz="0" w:space="0" w:color="auto"/>
      </w:divBdr>
    </w:div>
    <w:div w:id="2109039054">
      <w:bodyDiv w:val="1"/>
      <w:marLeft w:val="0"/>
      <w:marRight w:val="0"/>
      <w:marTop w:val="0"/>
      <w:marBottom w:val="0"/>
      <w:divBdr>
        <w:top w:val="none" w:sz="0" w:space="0" w:color="auto"/>
        <w:left w:val="none" w:sz="0" w:space="0" w:color="auto"/>
        <w:bottom w:val="none" w:sz="0" w:space="0" w:color="auto"/>
        <w:right w:val="none" w:sz="0" w:space="0" w:color="auto"/>
      </w:divBdr>
      <w:divsChild>
        <w:div w:id="360398048">
          <w:marLeft w:val="547"/>
          <w:marRight w:val="0"/>
          <w:marTop w:val="0"/>
          <w:marBottom w:val="0"/>
          <w:divBdr>
            <w:top w:val="none" w:sz="0" w:space="0" w:color="auto"/>
            <w:left w:val="none" w:sz="0" w:space="0" w:color="auto"/>
            <w:bottom w:val="none" w:sz="0" w:space="0" w:color="auto"/>
            <w:right w:val="none" w:sz="0" w:space="0" w:color="auto"/>
          </w:divBdr>
        </w:div>
        <w:div w:id="1461411877">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ftp//tsg_ran/WG2_RL2/TSGR2_129bis/Docs//R2-2502440.zip"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emmas\Ericsson%20AB\SWEA%20-%20Documents\SWEA%20RAN%20Groups\RAN2\RAN2%20meetings\RAN2_119_Online\Ericsson%20Contribution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B9925EB-2FA6-4141-BCD4-5446E46315C4}">
  <ds:schemaRefs>
    <ds:schemaRef ds:uri="http://schemas.openxmlformats.org/officeDocument/2006/bibliography"/>
  </ds:schemaRefs>
</ds:datastoreItem>
</file>

<file path=customXml/itemProps2.xml><?xml version="1.0" encoding="utf-8"?>
<ds:datastoreItem xmlns:ds="http://schemas.openxmlformats.org/officeDocument/2006/customXml" ds:itemID="{97C5C9B1-CC4F-4891-8E5B-8FA36492FC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7FDE626-51B8-4D1A-B1EA-4E13027AE6E7}">
  <ds:schemaRefs>
    <ds:schemaRef ds:uri="2f282d3b-eb4a-4b09-b61f-b9593442e286"/>
    <ds:schemaRef ds:uri="http://schemas.microsoft.com/office/2006/documentManagement/types"/>
    <ds:schemaRef ds:uri="http://purl.org/dc/dcmitype/"/>
    <ds:schemaRef ds:uri="d8762117-8292-4133-b1c7-eab5c6487cfd"/>
    <ds:schemaRef ds:uri="http://schemas.microsoft.com/office/infopath/2007/PartnerControls"/>
    <ds:schemaRef ds:uri="http://schemas.openxmlformats.org/package/2006/metadata/core-properties"/>
    <ds:schemaRef ds:uri="http://purl.org/dc/elements/1.1/"/>
    <ds:schemaRef ds:uri="http://www.w3.org/XML/1998/namespace"/>
    <ds:schemaRef ds:uri="9b239327-9e80-40e4-b1b7-4394fed77a33"/>
    <ds:schemaRef ds:uri="http://schemas.microsoft.com/sharepoint/v3"/>
    <ds:schemaRef ds:uri="http://schemas.microsoft.com/office/2006/metadata/properties"/>
    <ds:schemaRef ds:uri="http://purl.org/dc/terms/"/>
  </ds:schemaRefs>
</ds:datastoreItem>
</file>

<file path=customXml/itemProps4.xml><?xml version="1.0" encoding="utf-8"?>
<ds:datastoreItem xmlns:ds="http://schemas.openxmlformats.org/officeDocument/2006/customXml" ds:itemID="{BD96B7AE-1A4A-4C89-9A19-704F48D0CF8C}">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Ry-xxxxxx Contribution Template</Template>
  <TotalTime>2472</TotalTime>
  <Pages>10</Pages>
  <Words>2971</Words>
  <Characters>19729</Characters>
  <Application>Microsoft Office Word</Application>
  <DocSecurity>0</DocSecurity>
  <Lines>580</Lines>
  <Paragraphs>463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22237</CharactersWithSpaces>
  <SharedDoc>false</SharedDoc>
  <HyperlinkBase/>
  <HLinks>
    <vt:vector size="30" baseType="variant">
      <vt:variant>
        <vt:i4>1966142</vt:i4>
      </vt:variant>
      <vt:variant>
        <vt:i4>17</vt:i4>
      </vt:variant>
      <vt:variant>
        <vt:i4>0</vt:i4>
      </vt:variant>
      <vt:variant>
        <vt:i4>5</vt:i4>
      </vt:variant>
      <vt:variant>
        <vt:lpwstr/>
      </vt:variant>
      <vt:variant>
        <vt:lpwstr>_Toc174039877</vt:lpwstr>
      </vt:variant>
      <vt:variant>
        <vt:i4>1966142</vt:i4>
      </vt:variant>
      <vt:variant>
        <vt:i4>14</vt:i4>
      </vt:variant>
      <vt:variant>
        <vt:i4>0</vt:i4>
      </vt:variant>
      <vt:variant>
        <vt:i4>5</vt:i4>
      </vt:variant>
      <vt:variant>
        <vt:lpwstr/>
      </vt:variant>
      <vt:variant>
        <vt:lpwstr>_Toc174039876</vt:lpwstr>
      </vt:variant>
      <vt:variant>
        <vt:i4>1966142</vt:i4>
      </vt:variant>
      <vt:variant>
        <vt:i4>8</vt:i4>
      </vt:variant>
      <vt:variant>
        <vt:i4>0</vt:i4>
      </vt:variant>
      <vt:variant>
        <vt:i4>5</vt:i4>
      </vt:variant>
      <vt:variant>
        <vt:lpwstr/>
      </vt:variant>
      <vt:variant>
        <vt:lpwstr>_Toc174039875</vt:lpwstr>
      </vt:variant>
      <vt:variant>
        <vt:i4>1966142</vt:i4>
      </vt:variant>
      <vt:variant>
        <vt:i4>5</vt:i4>
      </vt:variant>
      <vt:variant>
        <vt:i4>0</vt:i4>
      </vt:variant>
      <vt:variant>
        <vt:i4>5</vt:i4>
      </vt:variant>
      <vt:variant>
        <vt:lpwstr/>
      </vt:variant>
      <vt:variant>
        <vt:lpwstr>_Toc174039874</vt:lpwstr>
      </vt:variant>
      <vt:variant>
        <vt:i4>1966142</vt:i4>
      </vt:variant>
      <vt:variant>
        <vt:i4>2</vt:i4>
      </vt:variant>
      <vt:variant>
        <vt:i4>0</vt:i4>
      </vt:variant>
      <vt:variant>
        <vt:i4>5</vt:i4>
      </vt:variant>
      <vt:variant>
        <vt:lpwstr/>
      </vt:variant>
      <vt:variant>
        <vt:lpwstr>_Toc174039873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Håkan</cp:lastModifiedBy>
  <cp:revision>59</cp:revision>
  <cp:lastPrinted>2008-01-31T23:09:00Z</cp:lastPrinted>
  <dcterms:created xsi:type="dcterms:W3CDTF">2025-03-25T06:40:00Z</dcterms:created>
  <dcterms:modified xsi:type="dcterms:W3CDTF">2025-04-09T09:16:00Z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